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51B0C3" w14:textId="77777777" w:rsidR="00653FD4" w:rsidRDefault="009A786A" w:rsidP="005F3053">
      <w:r>
        <w:rPr>
          <w:noProof/>
        </w:rPr>
        <mc:AlternateContent>
          <mc:Choice Requires="wps">
            <w:drawing>
              <wp:anchor distT="0" distB="0" distL="114300" distR="114300" simplePos="0" relativeHeight="251406336" behindDoc="0" locked="0" layoutInCell="1" allowOverlap="1" wp14:anchorId="5469258F" wp14:editId="60D2BAE2">
                <wp:simplePos x="0" y="0"/>
                <wp:positionH relativeFrom="margin">
                  <wp:posOffset>209550</wp:posOffset>
                </wp:positionH>
                <wp:positionV relativeFrom="page">
                  <wp:posOffset>1962150</wp:posOffset>
                </wp:positionV>
                <wp:extent cx="5229225" cy="447675"/>
                <wp:effectExtent l="0" t="0" r="9525" b="9525"/>
                <wp:wrapNone/>
                <wp:docPr id="7" name="Text Box 7"/>
                <wp:cNvGraphicFramePr/>
                <a:graphic xmlns:a="http://schemas.openxmlformats.org/drawingml/2006/main">
                  <a:graphicData uri="http://schemas.microsoft.com/office/word/2010/wordprocessingShape">
                    <wps:wsp>
                      <wps:cNvSpPr txBox="1"/>
                      <wps:spPr>
                        <a:xfrm>
                          <a:off x="0" y="0"/>
                          <a:ext cx="5229225" cy="4476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EC88D56" w14:textId="77777777" w:rsidR="0034343A" w:rsidRPr="009A786A" w:rsidRDefault="0034343A" w:rsidP="00A16AD4">
                            <w:pPr>
                              <w:pStyle w:val="Headline"/>
                              <w:rPr>
                                <w:rFonts w:ascii="Fedra Sans Std Bold" w:hAnsi="Fedra Sans Std Bold"/>
                                <w:color w:val="FFFFFF" w:themeColor="background1"/>
                              </w:rPr>
                            </w:pPr>
                            <w:r w:rsidRPr="009A786A">
                              <w:rPr>
                                <w:rFonts w:ascii="Fedra Sans Std Bold" w:hAnsi="Fedra Sans Std Bold"/>
                                <w:color w:val="FFFFFF" w:themeColor="background1"/>
                              </w:rPr>
                              <w:t xml:space="preserve">Ebis Nosto Od Untorum Quo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69258F" id="_x0000_t202" coordsize="21600,21600" o:spt="202" path="m,l,21600r21600,l21600,xe">
                <v:stroke joinstyle="miter"/>
                <v:path gradientshapeok="t" o:connecttype="rect"/>
              </v:shapetype>
              <v:shape id="Text Box 7" o:spid="_x0000_s1026" type="#_x0000_t202" style="position:absolute;margin-left:16.5pt;margin-top:154.5pt;width:411.75pt;height:35.25pt;z-index:2514063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" filled="f" stroked="f">
                <v:textbox inset="0,0,0,0">
                  <w:txbxContent>
                    <w:p w14:paraId="6EC88D56" w14:textId="77777777" w:rsidR="0034343A" w:rsidRPr="009A786A" w:rsidRDefault="0034343A" w:rsidP="00A16AD4">
                      <w:pPr>
                        <w:pStyle w:val="Headline"/>
                        <w:rPr>
                          <w:rFonts w:ascii="Fedra Sans Std Bold" w:hAnsi="Fedra Sans Std Bold"/>
                          <w:color w:val="FFFFFF" w:themeColor="background1"/>
                        </w:rPr>
                      </w:pPr>
                      <w:r w:rsidRPr="009A786A">
                        <w:rPr>
                          <w:rFonts w:ascii="Fedra Sans Std Bold" w:hAnsi="Fedra Sans Std Bold"/>
                          <w:color w:val="FFFFFF" w:themeColor="background1"/>
                        </w:rPr>
                        <w:t xml:space="preserve">Ebis Nosto Od Untorum Quo </w:t>
                      </w:r>
                    </w:p>
                  </w:txbxContent>
                </v:textbox>
                <w10:wrap anchorx="margin" anchory="page"/>
              </v:shape>
            </w:pict>
          </mc:Fallback>
        </mc:AlternateContent>
      </w:r>
      <w:r>
        <w:rPr>
          <w:noProof/>
        </w:rPr>
        <mc:AlternateContent>
          <mc:Choice Requires="wps">
            <w:drawing>
              <wp:anchor distT="0" distB="0" distL="114300" distR="114300" simplePos="0" relativeHeight="251432960" behindDoc="0" locked="0" layoutInCell="1" allowOverlap="1" wp14:anchorId="0F586B70" wp14:editId="4E1E5A6A">
                <wp:simplePos x="0" y="0"/>
                <wp:positionH relativeFrom="margin">
                  <wp:posOffset>228600</wp:posOffset>
                </wp:positionH>
                <wp:positionV relativeFrom="page">
                  <wp:posOffset>2486025</wp:posOffset>
                </wp:positionV>
                <wp:extent cx="4267200" cy="571500"/>
                <wp:effectExtent l="0" t="0" r="0" b="0"/>
                <wp:wrapNone/>
                <wp:docPr id="8" name="Text Box 8"/>
                <wp:cNvGraphicFramePr/>
                <a:graphic xmlns:a="http://schemas.openxmlformats.org/drawingml/2006/main">
                  <a:graphicData uri="http://schemas.microsoft.com/office/word/2010/wordprocessingShape">
                    <wps:wsp>
                      <wps:cNvSpPr txBox="1"/>
                      <wps:spPr>
                        <a:xfrm>
                          <a:off x="0" y="0"/>
                          <a:ext cx="42672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623BD11" w14:textId="77777777" w:rsidR="0034343A" w:rsidRPr="009A786A" w:rsidRDefault="0034343A" w:rsidP="00276165">
                            <w:pPr>
                              <w:pStyle w:val="Subheadline"/>
                              <w:rPr>
                                <w:rFonts w:ascii="Sabon LT Std" w:hAnsi="Sabon LT Std"/>
                                <w:color w:val="FFFFFF" w:themeColor="background1"/>
                              </w:rPr>
                            </w:pPr>
                            <w:r w:rsidRPr="009A786A">
                              <w:rPr>
                                <w:rFonts w:ascii="Sabon LT Std" w:hAnsi="Sabon LT Std"/>
                                <w:color w:val="FFFFFF" w:themeColor="background1"/>
                              </w:rPr>
                              <w:t xml:space="preserve">Ullique molupic torepel lecatet aliaspis ullibus </w:t>
                            </w:r>
                          </w:p>
                          <w:p w14:paraId="2418E7AE" w14:textId="77777777" w:rsidR="0034343A" w:rsidRPr="005F3053" w:rsidRDefault="0034343A" w:rsidP="00D34BA6">
                            <w:pPr>
                              <w:pStyle w:val="Subhead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86B70" id="Text Box 8" o:spid="_x0000_s1027" type="#_x0000_t202" style="position:absolute;margin-left:18pt;margin-top:195.75pt;width:336pt;height:45pt;z-index:2514329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" filled="f" stroked="f">
                <v:textbox inset="0,0,0,0">
                  <w:txbxContent>
                    <w:p w14:paraId="0623BD11" w14:textId="77777777" w:rsidR="0034343A" w:rsidRPr="009A786A" w:rsidRDefault="0034343A" w:rsidP="00276165">
                      <w:pPr>
                        <w:pStyle w:val="Subheadline"/>
                        <w:rPr>
                          <w:rFonts w:ascii="Sabon LT Std" w:hAnsi="Sabon LT Std"/>
                          <w:color w:val="FFFFFF" w:themeColor="background1"/>
                        </w:rPr>
                      </w:pPr>
                      <w:r w:rsidRPr="009A786A">
                        <w:rPr>
                          <w:rFonts w:ascii="Sabon LT Std" w:hAnsi="Sabon LT Std"/>
                          <w:color w:val="FFFFFF" w:themeColor="background1"/>
                        </w:rPr>
                        <w:t xml:space="preserve">Ullique molupic torepel lecatet aliaspis ullibus </w:t>
                      </w:r>
                    </w:p>
                    <w:p w14:paraId="2418E7AE" w14:textId="77777777" w:rsidR="0034343A" w:rsidRPr="005F3053" w:rsidRDefault="0034343A" w:rsidP="00D34BA6">
                      <w:pPr>
                        <w:pStyle w:val="Subheadline"/>
                      </w:pPr>
                    </w:p>
                  </w:txbxContent>
                </v:textbox>
                <w10:wrap anchorx="margin" anchory="page"/>
              </v:shape>
            </w:pict>
          </mc:Fallback>
        </mc:AlternateContent>
      </w:r>
      <w:r w:rsidR="00625683" w:rsidRPr="008050C4">
        <w:rPr>
          <w:noProof/>
        </w:rPr>
        <w:drawing>
          <wp:inline distT="0" distB="0" distL="0" distR="0" wp14:anchorId="7D7F6D38" wp14:editId="1C8DFFF2">
            <wp:extent cx="6638925" cy="2628900"/>
            <wp:effectExtent l="0" t="0" r="9525" b="0"/>
            <wp:docPr id="144123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23833" name="Picture 1"/>
                    <pic:cNvPicPr>
                      <a:picLocks noChangeAspect="1" noChangeArrowheads="1"/>
                    </pic:cNvPicPr>
                  </pic:nvPicPr>
                  <pic:blipFill rotWithShape="1">
                    <a:blip r:embed="rId11"/>
                    <a:srcRect l="174" t="14845" r="4020" b="28248"/>
                    <a:stretch/>
                  </pic:blipFill>
                  <pic:spPr bwMode="auto">
                    <a:xfrm>
                      <a:off x="0" y="0"/>
                      <a:ext cx="6638925" cy="2628900"/>
                    </a:xfrm>
                    <a:prstGeom prst="rect">
                      <a:avLst/>
                    </a:prstGeom>
                    <a:noFill/>
                    <a:ln>
                      <a:noFill/>
                    </a:ln>
                    <a:effectLst>
                      <a:innerShdw blurRad="1168839" dist="1435100" dir="3773854">
                        <a:prstClr val="black">
                          <a:alpha val="50000"/>
                        </a:prstClr>
                      </a:innerShdw>
                    </a:effectLst>
                    <a:extLst>
                      <a:ext uri="{53640926-AAD7-44D8-BBD7-CCE9431645EC}">
                        <a14:shadowObscured xmlns:a14="http://schemas.microsoft.com/office/drawing/2010/main"/>
                      </a:ext>
                    </a:extLst>
                  </pic:spPr>
                </pic:pic>
              </a:graphicData>
            </a:graphic>
          </wp:inline>
        </w:drawing>
      </w:r>
    </w:p>
    <w:p w14:paraId="65F7284A" w14:textId="77777777" w:rsidR="006D572D" w:rsidRDefault="002C289B" w:rsidP="005F3053">
      <w:r>
        <w:rPr>
          <w:noProof/>
        </w:rPr>
        <mc:AlternateContent>
          <mc:Choice Requires="wps">
            <w:drawing>
              <wp:anchor distT="0" distB="0" distL="114300" distR="114300" simplePos="0" relativeHeight="251466752" behindDoc="0" locked="0" layoutInCell="1" allowOverlap="1" wp14:anchorId="0EA0B179" wp14:editId="45C5182B">
                <wp:simplePos x="0" y="0"/>
                <wp:positionH relativeFrom="margin">
                  <wp:posOffset>19050</wp:posOffset>
                </wp:positionH>
                <wp:positionV relativeFrom="margin">
                  <wp:posOffset>3024505</wp:posOffset>
                </wp:positionV>
                <wp:extent cx="4114800" cy="6143625"/>
                <wp:effectExtent l="0" t="0" r="0" b="9525"/>
                <wp:wrapSquare wrapText="bothSides"/>
                <wp:docPr id="10" name="Text Box 10"/>
                <wp:cNvGraphicFramePr/>
                <a:graphic xmlns:a="http://schemas.openxmlformats.org/drawingml/2006/main">
                  <a:graphicData uri="http://schemas.microsoft.com/office/word/2010/wordprocessingShape">
                    <wps:wsp>
                      <wps:cNvSpPr txBox="1"/>
                      <wps:spPr>
                        <a:xfrm>
                          <a:off x="0" y="0"/>
                          <a:ext cx="4114800" cy="614362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F2C226A" w14:textId="77777777" w:rsidR="0034343A" w:rsidRPr="008E589E" w:rsidRDefault="0034343A" w:rsidP="008E589E">
                            <w:pPr>
                              <w:pStyle w:val="IntroductionText"/>
                            </w:pPr>
                            <w:r w:rsidRPr="008E589E">
                              <w:t>Parunti atiatum vid quo quatis enihili beario que con con re cus idi vitis cus sa pa simus velique exerem enis sin nempos inuscias autem fugitatiae vendio quatur raectur, volumque pel eaquis ad et, qui temos mo doluptate rerrovidebis necesequi blam, sendae volor restrum lam est, sita sus, nossitate voluptae lati tet eum endaectum exeri ipis eum id eati dolorum.</w:t>
                            </w:r>
                          </w:p>
                          <w:p w14:paraId="6B312C39" w14:textId="77777777" w:rsidR="0034343A" w:rsidRPr="00D34BA6" w:rsidRDefault="00D34BA6" w:rsidP="00A95E01">
                            <w:pPr>
                              <w:pStyle w:val="Heading1"/>
                            </w:pPr>
                            <w:r w:rsidRPr="00A95E01">
                              <w:t>EVERUM</w:t>
                            </w:r>
                            <w:r w:rsidRPr="00D34BA6">
                              <w:t xml:space="preserve"> QUE PREPTAT</w:t>
                            </w:r>
                          </w:p>
                          <w:p w14:paraId="587A803D" w14:textId="77777777" w:rsidR="0034343A" w:rsidRPr="00F02EC4" w:rsidRDefault="0034343A" w:rsidP="00A95E01">
                            <w:pPr>
                              <w:pStyle w:val="Body"/>
                            </w:pPr>
                            <w:r w:rsidRPr="00A95E01">
                              <w:t>Pa sinus</w:t>
                            </w:r>
                            <w:r w:rsidRPr="00F02EC4">
                              <w:t>nimaxim aut liquam, nus nobis nos dolenim ea sequo volo venimin ctorem que anderitat et fugit atatinimusda versped itempelita nimagnatur audio:</w:t>
                            </w:r>
                          </w:p>
                          <w:p w14:paraId="6E9695D3" w14:textId="77777777" w:rsidR="0034343A" w:rsidRDefault="0034343A" w:rsidP="005F3053">
                            <w:pPr>
                              <w:pStyle w:val="ListParagraph"/>
                              <w:numPr>
                                <w:ilvl w:val="0"/>
                                <w:numId w:val="4"/>
                              </w:numPr>
                            </w:pPr>
                            <w:r w:rsidRPr="00F02EC4">
                              <w:t>Nequi int debis alibea dis andio tectatur alis perfera exceptium est aut verum volupta et del ipsunt</w:t>
                            </w:r>
                          </w:p>
                          <w:p w14:paraId="21FEAE8C" w14:textId="77777777" w:rsidR="0034343A" w:rsidRDefault="0034343A" w:rsidP="005F3053">
                            <w:pPr>
                              <w:pStyle w:val="ListParagraph"/>
                              <w:numPr>
                                <w:ilvl w:val="0"/>
                                <w:numId w:val="4"/>
                              </w:numPr>
                            </w:pPr>
                            <w:r w:rsidRPr="00F02EC4">
                              <w:t>Porumquo moluptae sequam, eatur</w:t>
                            </w:r>
                          </w:p>
                          <w:p w14:paraId="427B041B" w14:textId="77777777" w:rsidR="0034343A" w:rsidRPr="00F02EC4" w:rsidRDefault="0034343A" w:rsidP="005F3053">
                            <w:pPr>
                              <w:pStyle w:val="ListParagraph"/>
                              <w:numPr>
                                <w:ilvl w:val="0"/>
                                <w:numId w:val="4"/>
                              </w:numPr>
                            </w:pPr>
                            <w:r w:rsidRPr="00F02EC4">
                              <w:t xml:space="preserve">Aqui inum di omnis exerumet etur, unt endest hiliquunt res iscienis aut aut hilit. Quam se venditasped quas sendem quatia cus aut delluptatet et eatet aut recus dolupti dolupta tempor andem dolupta aut facero conseque consequate re venimaion eum. Sed magnihi lloriam, qui optas ipsae. Nequia </w:t>
                            </w:r>
                          </w:p>
                          <w:p w14:paraId="04595215" w14:textId="77777777" w:rsidR="0034343A" w:rsidRPr="0061622C" w:rsidRDefault="0034343A" w:rsidP="0061622C">
                            <w:pPr>
                              <w:pStyle w:val="BodySubhead"/>
                            </w:pPr>
                            <w:r w:rsidRPr="0061622C">
                              <w:t>Us et rerio officia volupti oribeat volorem iur?</w:t>
                            </w:r>
                          </w:p>
                          <w:p w14:paraId="71AEB409" w14:textId="77777777" w:rsidR="00F47828" w:rsidRPr="008937D8" w:rsidRDefault="0034343A" w:rsidP="006F1D71">
                            <w:pPr>
                              <w:pStyle w:val="Body"/>
                            </w:pPr>
                            <w:r w:rsidRPr="00F02EC4">
                              <w:t>Lique della dolupit aspidis repro eatur magnis maximil icitio. Itate lab ipsum fugiante es explisquiae ipiciat empore por molore, que natiuscid quate parum facea dolorpore, et eatur?</w:t>
                            </w:r>
                            <w:r w:rsidR="002A56AC">
                              <w:t xml:space="preserve"> </w:t>
                            </w:r>
                            <w:r w:rsidR="002A56AC" w:rsidRPr="00F02EC4">
                              <w:t xml:space="preserve">Lique della dolupit aspidis repro eatur magnis maximil icitio. </w:t>
                            </w:r>
                            <w:r w:rsidR="006F1D71" w:rsidRPr="00A95E01">
                              <w:t>Pa sinus</w:t>
                            </w:r>
                            <w:r w:rsidR="006F1D71" w:rsidRPr="00F02EC4">
                              <w:t>nimaxim aut liquam, nus nobis nos dolenim ea sequo volo venimin ctorem que anderitat et fugit atatinimusda versped itempelita nimagnatur</w:t>
                            </w:r>
                            <w:r w:rsidR="006F1D71">
                              <w:t xml:space="preserve">. </w:t>
                            </w:r>
                            <w:r w:rsidR="006F1D71" w:rsidRPr="00A95E01">
                              <w:t>Pa sinus</w:t>
                            </w:r>
                            <w:r w:rsidR="006F1D71" w:rsidRPr="00F02EC4">
                              <w:t>nimaxim aut liquam, nus nobis nos dolenim ea sequo volo venimin ctorem que anderitat et fugit atatinimusda versped itempelita nimagnatur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0B179" id="Text Box 10" o:spid="_x0000_s1028" type="#_x0000_t202" style="position:absolute;margin-left:1.5pt;margin-top:238.15pt;width:324pt;height:483.75pt;z-index:251466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" filled="f" stroked="f">
                <v:textbox inset="0,0,0,0">
                  <w:txbxContent>
                    <w:p w14:paraId="4F2C226A" w14:textId="77777777" w:rsidR="0034343A" w:rsidRPr="008E589E" w:rsidRDefault="0034343A" w:rsidP="008E589E">
                      <w:pPr>
                        <w:pStyle w:val="IntroductionText"/>
                      </w:pPr>
                      <w:r w:rsidRPr="008E589E">
                        <w:t>Parunti atiatum vid quo quatis enihili beario que con con re cus idi vitis cus sa pa simus velique exerem enis sin nempos inuscias autem fugitatiae vendio quatur raectur, volumque pel eaquis ad et, qui temos mo doluptate rerrovidebis necesequi blam, sendae volor restrum lam est, sita sus, nossitate voluptae lati tet eum endaectum exeri ipis eum id eati dolorum.</w:t>
                      </w:r>
                    </w:p>
                    <w:p w14:paraId="6B312C39" w14:textId="77777777" w:rsidR="0034343A" w:rsidRPr="00D34BA6" w:rsidRDefault="00D34BA6" w:rsidP="00A95E01">
                      <w:pPr>
                        <w:pStyle w:val="Heading1"/>
                      </w:pPr>
                      <w:r w:rsidRPr="00A95E01">
                        <w:t>EVERUM</w:t>
                      </w:r>
                      <w:r w:rsidRPr="00D34BA6">
                        <w:t xml:space="preserve"> QUE PREPTAT</w:t>
                      </w:r>
                    </w:p>
                    <w:p w14:paraId="587A803D" w14:textId="77777777" w:rsidR="0034343A" w:rsidRPr="00F02EC4" w:rsidRDefault="0034343A" w:rsidP="00A95E01">
                      <w:pPr>
                        <w:pStyle w:val="Body"/>
                      </w:pPr>
                      <w:r w:rsidRPr="00A95E01">
                        <w:t>Pa sinus</w:t>
                      </w:r>
                      <w:r w:rsidRPr="00F02EC4">
                        <w:t>nimaxim aut liquam, nus nobis nos dolenim ea sequo volo venimin ctorem que anderitat et fugit atatinimusda versped itempelita nimagnatur audio:</w:t>
                      </w:r>
                    </w:p>
                    <w:p w14:paraId="6E9695D3" w14:textId="77777777" w:rsidR="0034343A" w:rsidRDefault="0034343A" w:rsidP="005F3053">
                      <w:pPr>
                        <w:pStyle w:val="ListParagraph"/>
                        <w:numPr>
                          <w:ilvl w:val="0"/>
                          <w:numId w:val="4"/>
                        </w:numPr>
                      </w:pPr>
                      <w:r w:rsidRPr="00F02EC4">
                        <w:t>Nequi int debis alibea dis andio tectatur alis perfera exceptium est aut verum volupta et del ipsunt</w:t>
                      </w:r>
                    </w:p>
                    <w:p w14:paraId="21FEAE8C" w14:textId="77777777" w:rsidR="0034343A" w:rsidRDefault="0034343A" w:rsidP="005F3053">
                      <w:pPr>
                        <w:pStyle w:val="ListParagraph"/>
                        <w:numPr>
                          <w:ilvl w:val="0"/>
                          <w:numId w:val="4"/>
                        </w:numPr>
                      </w:pPr>
                      <w:r w:rsidRPr="00F02EC4">
                        <w:t>Porumquo moluptae sequam, eatur</w:t>
                      </w:r>
                    </w:p>
                    <w:p w14:paraId="427B041B" w14:textId="77777777" w:rsidR="0034343A" w:rsidRPr="00F02EC4" w:rsidRDefault="0034343A" w:rsidP="005F3053">
                      <w:pPr>
                        <w:pStyle w:val="ListParagraph"/>
                        <w:numPr>
                          <w:ilvl w:val="0"/>
                          <w:numId w:val="4"/>
                        </w:numPr>
                      </w:pPr>
                      <w:r w:rsidRPr="00F02EC4">
                        <w:t xml:space="preserve">Aqui inum di omnis exerumet etur, unt endest hiliquunt res iscienis aut aut hilit. Quam se venditasped quas sendem quatia cus aut delluptatet et eatet aut recus dolupti dolupta tempor andem dolupta aut facero conseque consequate re venimaion eum. Sed magnihi lloriam, qui optas ipsae. Nequia </w:t>
                      </w:r>
                    </w:p>
                    <w:p w14:paraId="04595215" w14:textId="77777777" w:rsidR="0034343A" w:rsidRPr="0061622C" w:rsidRDefault="0034343A" w:rsidP="0061622C">
                      <w:pPr>
                        <w:pStyle w:val="BodySubhead"/>
                      </w:pPr>
                      <w:r w:rsidRPr="0061622C">
                        <w:t>Us et rerio officia volupti oribeat volorem iur?</w:t>
                      </w:r>
                    </w:p>
                    <w:p w14:paraId="71AEB409" w14:textId="77777777" w:rsidR="00F47828" w:rsidRPr="008937D8" w:rsidRDefault="0034343A" w:rsidP="006F1D71">
                      <w:pPr>
                        <w:pStyle w:val="Body"/>
                      </w:pPr>
                      <w:r w:rsidRPr="00F02EC4">
                        <w:t>Lique della dolupit aspidis repro eatur magnis maximil icitio. Itate lab ipsum fugiante es explisquiae ipiciat empore por molore, que natiuscid quate parum facea dolorpore, et eatur?</w:t>
                      </w:r>
                      <w:r w:rsidR="002A56AC">
                        <w:t xml:space="preserve"> </w:t>
                      </w:r>
                      <w:r w:rsidR="002A56AC" w:rsidRPr="00F02EC4">
                        <w:t xml:space="preserve">Lique della dolupit aspidis repro eatur magnis maximil icitio. </w:t>
                      </w:r>
                      <w:r w:rsidR="006F1D71" w:rsidRPr="00A95E01">
                        <w:t>Pa sinus</w:t>
                      </w:r>
                      <w:r w:rsidR="006F1D71" w:rsidRPr="00F02EC4">
                        <w:t>nimaxim aut liquam, nus nobis nos dolenim ea sequo volo venimin ctorem que anderitat et fugit atatinimusda versped itempelita nimagnatur</w:t>
                      </w:r>
                      <w:r w:rsidR="006F1D71">
                        <w:t xml:space="preserve">. </w:t>
                      </w:r>
                      <w:r w:rsidR="006F1D71" w:rsidRPr="00A95E01">
                        <w:t>Pa sinus</w:t>
                      </w:r>
                      <w:r w:rsidR="006F1D71" w:rsidRPr="00F02EC4">
                        <w:t>nimaxim aut liquam, nus nobis nos dolenim ea sequo volo venimin ctorem que anderitat et fugit atatinimusda versped itempelita nimagnatur</w:t>
                      </w:r>
                    </w:p>
                  </w:txbxContent>
                </v:textbox>
                <w10:wrap type="square" anchorx="margin" anchory="margin"/>
              </v:shape>
            </w:pict>
          </mc:Fallback>
        </mc:AlternateContent>
      </w:r>
      <w:r w:rsidR="00CA530D" w:rsidRPr="004230E2">
        <w:rPr>
          <w:noProof/>
        </w:rPr>
        <w:drawing>
          <wp:anchor distT="0" distB="0" distL="114300" distR="114300" simplePos="0" relativeHeight="251365374" behindDoc="0" locked="0" layoutInCell="1" allowOverlap="1" wp14:anchorId="353CFFB7" wp14:editId="002ADE02">
            <wp:simplePos x="0" y="0"/>
            <wp:positionH relativeFrom="margin">
              <wp:posOffset>4314825</wp:posOffset>
            </wp:positionH>
            <wp:positionV relativeFrom="page">
              <wp:posOffset>3477260</wp:posOffset>
            </wp:positionV>
            <wp:extent cx="2340864" cy="1609344"/>
            <wp:effectExtent l="0" t="0" r="2540" b="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b="25548"/>
                    <a:stretch/>
                  </pic:blipFill>
                  <pic:spPr bwMode="auto">
                    <a:xfrm>
                      <a:off x="0" y="0"/>
                      <a:ext cx="2340864" cy="16093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30E2">
        <w:softHyphen/>
      </w:r>
    </w:p>
    <w:p w14:paraId="55D19E09" w14:textId="77777777" w:rsidR="006D572D" w:rsidRDefault="002C289B" w:rsidP="005F3053">
      <w:r>
        <w:rPr>
          <w:noProof/>
        </w:rPr>
        <mc:AlternateContent>
          <mc:Choice Requires="wps">
            <w:drawing>
              <wp:anchor distT="0" distB="0" distL="114300" distR="114300" simplePos="0" relativeHeight="251387904" behindDoc="1" locked="0" layoutInCell="1" allowOverlap="1" wp14:anchorId="0793B3FE" wp14:editId="486CD2C5">
                <wp:simplePos x="0" y="0"/>
                <wp:positionH relativeFrom="column">
                  <wp:posOffset>4314825</wp:posOffset>
                </wp:positionH>
                <wp:positionV relativeFrom="page">
                  <wp:posOffset>5066665</wp:posOffset>
                </wp:positionV>
                <wp:extent cx="2340610" cy="3724275"/>
                <wp:effectExtent l="0" t="0" r="2540" b="9525"/>
                <wp:wrapNone/>
                <wp:docPr id="6" name="Rectangle 6"/>
                <wp:cNvGraphicFramePr/>
                <a:graphic xmlns:a="http://schemas.openxmlformats.org/drawingml/2006/main">
                  <a:graphicData uri="http://schemas.microsoft.com/office/word/2010/wordprocessingShape">
                    <wps:wsp>
                      <wps:cNvSpPr/>
                      <wps:spPr>
                        <a:xfrm>
                          <a:off x="0" y="0"/>
                          <a:ext cx="2340610" cy="3724275"/>
                        </a:xfrm>
                        <a:prstGeom prst="rect">
                          <a:avLst/>
                        </a:prstGeom>
                        <a:solidFill>
                          <a:schemeClr val="accent1">
                            <a:alpha val="15000"/>
                          </a:schemeClr>
                        </a:solidFill>
                        <a:ln>
                          <a:noFill/>
                        </a:ln>
                        <a:effectLst/>
                      </wps:spPr>
                      <wps:style>
                        <a:lnRef idx="1">
                          <a:schemeClr val="accent1"/>
                        </a:lnRef>
                        <a:fillRef idx="3">
                          <a:schemeClr val="accent1"/>
                        </a:fillRef>
                        <a:effectRef idx="2">
                          <a:schemeClr val="accent1"/>
                        </a:effectRef>
                        <a:fontRef idx="minor">
                          <a:schemeClr val="lt1"/>
                        </a:fontRef>
                      </wps:style>
                      <wps:txbx>
                        <w:txbxContent>
                          <w:p w14:paraId="18AC075E" w14:textId="77777777" w:rsidR="0034343A" w:rsidRPr="008E589E" w:rsidRDefault="0034343A" w:rsidP="00EB5131">
                            <w:pPr>
                              <w:pStyle w:val="SidebarHeading"/>
                            </w:pPr>
                            <w:r w:rsidRPr="008E589E">
                              <w:t xml:space="preserve">Borem eatque </w:t>
                            </w:r>
                            <w:r w:rsidRPr="00A95E01">
                              <w:t>sapientias</w:t>
                            </w:r>
                          </w:p>
                          <w:p w14:paraId="1AA350F5" w14:textId="77777777" w:rsidR="0034343A" w:rsidRPr="00D34BA6" w:rsidRDefault="0034343A" w:rsidP="00A16AD4">
                            <w:pPr>
                              <w:pStyle w:val="SidebarBody"/>
                            </w:pPr>
                            <w:r w:rsidRPr="00D34BA6">
                              <w:t>Everum, ipsandit liquid maios pedit andam int deria doluptas dolorer rumquam et ma parunt eatur? Quis ne mos minihil ius sunte ommos minvel ent occum ulpa comnis anditem enes molorit, omnien debis se entiis pedi totaerum etus dolori duntio. Ita sum resseque dolo rerum accum facernatur.</w:t>
                            </w:r>
                          </w:p>
                          <w:p w14:paraId="06657623" w14:textId="77777777" w:rsidR="0034343A" w:rsidRPr="00D34BA6" w:rsidRDefault="0034343A" w:rsidP="00A16AD4">
                            <w:pPr>
                              <w:pStyle w:val="SidebarBody"/>
                            </w:pPr>
                          </w:p>
                        </w:txbxContent>
                      </wps:txbx>
                      <wps:bodyPr rot="0" spcFirstLastPara="0" vertOverflow="overflow" horzOverflow="overflow" vert="horz" wrap="square" lIns="182880" tIns="182880" rIns="18288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3B3FE" id="Rectangle 6" o:spid="_x0000_s1029" style="position:absolute;margin-left:339.75pt;margin-top:398.95pt;width:184.3pt;height:293.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" fillcolor="#00ade3 [3204]" stroked="f">
                <v:fill opacity="9766f"/>
                <v:textbox inset="14.4pt,14.4pt,14.4pt">
                  <w:txbxContent>
                    <w:p w14:paraId="18AC075E" w14:textId="77777777" w:rsidR="0034343A" w:rsidRPr="008E589E" w:rsidRDefault="0034343A" w:rsidP="00EB5131">
                      <w:pPr>
                        <w:pStyle w:val="SidebarHeading"/>
                      </w:pPr>
                      <w:r w:rsidRPr="008E589E">
                        <w:t xml:space="preserve">Borem eatque </w:t>
                      </w:r>
                      <w:r w:rsidRPr="00A95E01">
                        <w:t>sapientias</w:t>
                      </w:r>
                    </w:p>
                    <w:p w14:paraId="1AA350F5" w14:textId="77777777" w:rsidR="0034343A" w:rsidRPr="00D34BA6" w:rsidRDefault="0034343A" w:rsidP="00A16AD4">
                      <w:pPr>
                        <w:pStyle w:val="SidebarBody"/>
                      </w:pPr>
                      <w:r w:rsidRPr="00D34BA6">
                        <w:t>Everum, ipsandit liquid maios pedit andam int deria doluptas dolorer rumquam et ma parunt eatur? Quis ne mos minihil ius sunte ommos minvel ent occum ulpa comnis anditem enes molorit, omnien debis se entiis pedi totaerum etus dolori duntio. Ita sum resseque dolo rerum accum facernatur.</w:t>
                      </w:r>
                    </w:p>
                    <w:p w14:paraId="06657623" w14:textId="77777777" w:rsidR="0034343A" w:rsidRPr="00D34BA6" w:rsidRDefault="0034343A" w:rsidP="00A16AD4">
                      <w:pPr>
                        <w:pStyle w:val="SidebarBody"/>
                      </w:pPr>
                    </w:p>
                  </w:txbxContent>
                </v:textbox>
                <w10:wrap anchory="page"/>
              </v:rect>
            </w:pict>
          </mc:Fallback>
        </mc:AlternateContent>
      </w:r>
      <w:r>
        <w:rPr>
          <w:noProof/>
        </w:rPr>
        <w:drawing>
          <wp:anchor distT="0" distB="0" distL="114300" distR="114300" simplePos="0" relativeHeight="251367424" behindDoc="1" locked="0" layoutInCell="1" allowOverlap="1" wp14:anchorId="11DE99F7" wp14:editId="23C54B16">
            <wp:simplePos x="0" y="0"/>
            <wp:positionH relativeFrom="margin">
              <wp:posOffset>4406265</wp:posOffset>
            </wp:positionH>
            <wp:positionV relativeFrom="paragraph">
              <wp:posOffset>6248400</wp:posOffset>
            </wp:positionV>
            <wp:extent cx="2327275" cy="410845"/>
            <wp:effectExtent l="0" t="0" r="0" b="8255"/>
            <wp:wrapThrough wrapText="bothSides">
              <wp:wrapPolygon edited="0">
                <wp:start x="0" y="0"/>
                <wp:lineTo x="0" y="21032"/>
                <wp:lineTo x="21394" y="21032"/>
                <wp:lineTo x="2139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rotWithShape="1">
                    <a:blip r:embed="rId13"/>
                    <a:srcRect t="-10" b="-10"/>
                    <a:stretch/>
                  </pic:blipFill>
                  <pic:spPr bwMode="auto">
                    <a:xfrm>
                      <a:off x="0" y="0"/>
                      <a:ext cx="2327275" cy="410845"/>
                    </a:xfrm>
                    <a:prstGeom prst="rect">
                      <a:avLst/>
                    </a:prstGeom>
                    <a:noFill/>
                    <a:ln>
                      <a:noFill/>
                    </a:ln>
                  </pic:spPr>
                </pic:pic>
              </a:graphicData>
            </a:graphic>
            <wp14:sizeRelH relativeFrom="page">
              <wp14:pctWidth>0</wp14:pctWidth>
            </wp14:sizeRelH>
            <wp14:sizeRelV relativeFrom="page">
              <wp14:pctHeight>0</wp14:pctHeight>
            </wp14:sizeRelV>
          </wp:anchor>
        </w:drawing>
      </w:r>
      <w:r w:rsidR="006D572D">
        <w:br w:type="page"/>
      </w:r>
    </w:p>
    <w:p w14:paraId="65A8A279" w14:textId="77777777" w:rsidR="00E83B45" w:rsidRDefault="00E83B45" w:rsidP="005F3053">
      <w:r>
        <w:rPr>
          <w:noProof/>
        </w:rPr>
        <w:lastRenderedPageBreak/>
        <w:drawing>
          <wp:anchor distT="0" distB="0" distL="114300" distR="114300" simplePos="0" relativeHeight="251995136" behindDoc="0" locked="0" layoutInCell="1" allowOverlap="1" wp14:anchorId="62DE40DD" wp14:editId="036B4F22">
            <wp:simplePos x="0" y="0"/>
            <wp:positionH relativeFrom="margin">
              <wp:posOffset>-9525</wp:posOffset>
            </wp:positionH>
            <wp:positionV relativeFrom="page">
              <wp:posOffset>685800</wp:posOffset>
            </wp:positionV>
            <wp:extent cx="6619875" cy="3950335"/>
            <wp:effectExtent l="0" t="0" r="9525" b="0"/>
            <wp:wrapNone/>
            <wp:docPr id="46" name="Picture 46"/>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rotWithShape="1">
                    <a:blip r:embed="rId14"/>
                    <a:srcRect l="1364" r="3820" b="15109"/>
                    <a:stretch/>
                  </pic:blipFill>
                  <pic:spPr bwMode="auto">
                    <a:xfrm>
                      <a:off x="0" y="0"/>
                      <a:ext cx="6620427" cy="3950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16DE8AE" w14:textId="77777777" w:rsidR="00E83B45" w:rsidRDefault="0035574D" w:rsidP="008050C4">
      <w:r>
        <w:rPr>
          <w:noProof/>
        </w:rPr>
        <mc:AlternateContent>
          <mc:Choice Requires="wps">
            <w:drawing>
              <wp:anchor distT="0" distB="0" distL="114300" distR="114300" simplePos="0" relativeHeight="252002304" behindDoc="0" locked="0" layoutInCell="1" allowOverlap="1" wp14:anchorId="46C76D98" wp14:editId="6BC43A6E">
                <wp:simplePos x="0" y="0"/>
                <wp:positionH relativeFrom="column">
                  <wp:posOffset>19050</wp:posOffset>
                </wp:positionH>
                <wp:positionV relativeFrom="paragraph">
                  <wp:posOffset>4518660</wp:posOffset>
                </wp:positionV>
                <wp:extent cx="4114800" cy="4867275"/>
                <wp:effectExtent l="0" t="0" r="0" b="4445"/>
                <wp:wrapNone/>
                <wp:docPr id="54" name="Text Box 54"/>
                <wp:cNvGraphicFramePr/>
                <a:graphic xmlns:a="http://schemas.openxmlformats.org/drawingml/2006/main">
                  <a:graphicData uri="http://schemas.microsoft.com/office/word/2010/wordprocessingShape">
                    <wps:wsp>
                      <wps:cNvSpPr txBox="1"/>
                      <wps:spPr>
                        <a:xfrm>
                          <a:off x="0" y="0"/>
                          <a:ext cx="4114800" cy="4867275"/>
                        </a:xfrm>
                        <a:prstGeom prst="rect">
                          <a:avLst/>
                        </a:prstGeom>
                        <a:noFill/>
                        <a:ln w="6350">
                          <a:noFill/>
                        </a:ln>
                      </wps:spPr>
                      <wps:txbx>
                        <w:txbxContent>
                          <w:p w14:paraId="13BF88CB" w14:textId="77777777" w:rsidR="006F1D71" w:rsidRDefault="006F1D71" w:rsidP="006F1D71">
                            <w:pPr>
                              <w:pStyle w:val="IntroductionText"/>
                            </w:pPr>
                            <w:r w:rsidRPr="008F19A1">
                              <w:t>Vent explacidit hillo doluptam coriti officil igenditatis quiaepeditia voluptat volum resenia ssitam, il iliti cullitatende porrum si il ipiet ea veratiaeptis dit excessi coreici volupta temquam nus, simus aperia percitia alit optatet</w:t>
                            </w:r>
                            <w:r>
                              <w:t>.</w:t>
                            </w:r>
                          </w:p>
                          <w:p w14:paraId="35EF8C51" w14:textId="77777777" w:rsidR="006F1D71" w:rsidRDefault="006F1D71" w:rsidP="006F1D71">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p>
                          <w:p w14:paraId="41E6DE96" w14:textId="77777777" w:rsidR="006F1D71" w:rsidRDefault="006F1D71" w:rsidP="006F1D71">
                            <w:pPr>
                              <w:pStyle w:val="Body"/>
                            </w:pPr>
                            <w:r>
                              <w:t>T</w:t>
                            </w:r>
                            <w:r w:rsidRPr="008F19A1">
                              <w:t xml:space="preserve">elenimolupta cullicimus sinventur atem rest occusap idesti dolupid eos doluptium illest aut arumquatia consectur aspic to te si ni comnimod quatet lit, num aut vollupt uriorepe pernatis sequi nonsequiae dis dem quid et at la. </w:t>
                            </w:r>
                          </w:p>
                          <w:p w14:paraId="50F5EE31" w14:textId="77777777" w:rsidR="006F1D71" w:rsidRDefault="0035574D" w:rsidP="0035574D">
                            <w:pPr>
                              <w:pStyle w:val="Body"/>
                            </w:pPr>
                            <w:r w:rsidRPr="008F19A1">
                              <w:t>pid eos doluptium illest aut arumquatia consectur aspic to te si ni comnimod quatet lit, num aut vollupt uriorepe pernatis sequi nonsequiae dis dem quid et at la. atem rest occusap idesti dolupid eos doluptium illest aut arumquatia consectur aspic to te si ni comnimod quatet lit, num aut vollupt uriorepe pernatis sequ</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6C76D98" id="Text Box 54" o:spid="_x0000_s1030" type="#_x0000_t202" style="position:absolute;margin-left:1.5pt;margin-top:355.8pt;width:324pt;height:383.2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" filled="f" stroked="f" strokeweight=".5pt">
                <v:textbox style="mso-fit-shape-to-text:t" inset="0,0,0,0">
                  <w:txbxContent>
                    <w:p w14:paraId="13BF88CB" w14:textId="77777777" w:rsidR="006F1D71" w:rsidRDefault="006F1D71" w:rsidP="006F1D71">
                      <w:pPr>
                        <w:pStyle w:val="IntroductionText"/>
                      </w:pPr>
                      <w:r w:rsidRPr="008F19A1">
                        <w:t>Vent explacidit hillo doluptam coriti officil igenditatis quiaepeditia voluptat volum resenia ssitam, il iliti cullitatende porrum si il ipiet ea veratiaeptis dit excessi coreici volupta temquam nus, simus aperia percitia alit optatet</w:t>
                      </w:r>
                      <w:r>
                        <w:t>.</w:t>
                      </w:r>
                    </w:p>
                    <w:p w14:paraId="35EF8C51" w14:textId="77777777" w:rsidR="006F1D71" w:rsidRDefault="006F1D71" w:rsidP="006F1D71">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p>
                    <w:p w14:paraId="41E6DE96" w14:textId="77777777" w:rsidR="006F1D71" w:rsidRDefault="006F1D71" w:rsidP="006F1D71">
                      <w:pPr>
                        <w:pStyle w:val="Body"/>
                      </w:pPr>
                      <w:r>
                        <w:t>T</w:t>
                      </w:r>
                      <w:r w:rsidRPr="008F19A1">
                        <w:t xml:space="preserve">elenimolupta cullicimus sinventur atem rest occusap idesti dolupid eos doluptium illest aut arumquatia consectur aspic to te si ni comnimod quatet lit, num aut vollupt uriorepe pernatis sequi nonsequiae dis dem quid et at la. </w:t>
                      </w:r>
                    </w:p>
                    <w:p w14:paraId="50F5EE31" w14:textId="77777777" w:rsidR="006F1D71" w:rsidRDefault="0035574D" w:rsidP="0035574D">
                      <w:pPr>
                        <w:pStyle w:val="Body"/>
                      </w:pPr>
                      <w:r w:rsidRPr="008F19A1">
                        <w:t>pid eos doluptium illest aut arumquatia consectur aspic to te si ni comnimod quatet lit, num aut vollupt uriorepe pernatis sequi nonsequiae dis dem quid et at la. atem rest occusap idesti dolupid eos doluptium illest aut arumquatia consectur aspic to te si ni comnimod quatet lit, num aut vollupt uriorepe pernatis sequ</w:t>
                      </w:r>
                      <w:r>
                        <w:t>.</w:t>
                      </w:r>
                    </w:p>
                  </w:txbxContent>
                </v:textbox>
              </v:shape>
            </w:pict>
          </mc:Fallback>
        </mc:AlternateContent>
      </w:r>
      <w:r w:rsidR="006F1D71">
        <w:rPr>
          <w:noProof/>
        </w:rPr>
        <mc:AlternateContent>
          <mc:Choice Requires="wps">
            <w:drawing>
              <wp:anchor distT="0" distB="0" distL="114300" distR="114300" simplePos="0" relativeHeight="252006400" behindDoc="0" locked="0" layoutInCell="1" allowOverlap="1" wp14:anchorId="62028279" wp14:editId="1554472F">
                <wp:simplePos x="0" y="0"/>
                <wp:positionH relativeFrom="margin">
                  <wp:align>right</wp:align>
                </wp:positionH>
                <wp:positionV relativeFrom="paragraph">
                  <wp:posOffset>8452485</wp:posOffset>
                </wp:positionV>
                <wp:extent cx="2352675" cy="438150"/>
                <wp:effectExtent l="0" t="0" r="9525" b="0"/>
                <wp:wrapNone/>
                <wp:docPr id="56" name="Text Box 56"/>
                <wp:cNvGraphicFramePr/>
                <a:graphic xmlns:a="http://schemas.openxmlformats.org/drawingml/2006/main">
                  <a:graphicData uri="http://schemas.microsoft.com/office/word/2010/wordprocessingShape">
                    <wps:wsp>
                      <wps:cNvSpPr txBox="1"/>
                      <wps:spPr>
                        <a:xfrm>
                          <a:off x="0" y="0"/>
                          <a:ext cx="2352675" cy="438150"/>
                        </a:xfrm>
                        <a:prstGeom prst="rect">
                          <a:avLst/>
                        </a:prstGeom>
                        <a:noFill/>
                        <a:ln w="6350">
                          <a:noFill/>
                        </a:ln>
                      </wps:spPr>
                      <wps:txbx>
                        <w:txbxContent>
                          <w:p w14:paraId="26A2D854" w14:textId="77777777" w:rsidR="006F1D71" w:rsidRPr="008F19A1" w:rsidRDefault="00CA530D" w:rsidP="006F1D71">
                            <w:pPr>
                              <w:pStyle w:val="Caption"/>
                            </w:pPr>
                            <w:r>
                              <w:t>V</w:t>
                            </w:r>
                            <w:r w:rsidR="006F1D71" w:rsidRPr="008F19A1">
                              <w:t>ollupt uriorepe pernatis sequi nonsequiae dis dem quid</w:t>
                            </w:r>
                            <w:r>
                              <w:t>.</w:t>
                            </w:r>
                          </w:p>
                          <w:p w14:paraId="5051C669" w14:textId="77777777" w:rsidR="006F1D71" w:rsidRPr="008F19A1" w:rsidRDefault="006F1D71" w:rsidP="006F1D71">
                            <w:pPr>
                              <w:pStyle w:val="Caption"/>
                            </w:pPr>
                          </w:p>
                          <w:p w14:paraId="6C359750" w14:textId="77777777" w:rsidR="006F1D71" w:rsidRDefault="006F1D71" w:rsidP="006F1D71">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28279" id="Text Box 56" o:spid="_x0000_s1031" type="#_x0000_t202" style="position:absolute;margin-left:134.05pt;margin-top:665.55pt;width:185.25pt;height:34.5pt;z-index:252006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" filled="f" stroked="f" strokeweight=".5pt">
                <v:textbox inset="0,0,0,0">
                  <w:txbxContent>
                    <w:p w14:paraId="26A2D854" w14:textId="77777777" w:rsidR="006F1D71" w:rsidRPr="008F19A1" w:rsidRDefault="00CA530D" w:rsidP="006F1D71">
                      <w:pPr>
                        <w:pStyle w:val="Caption"/>
                      </w:pPr>
                      <w:r>
                        <w:t>V</w:t>
                      </w:r>
                      <w:r w:rsidR="006F1D71" w:rsidRPr="008F19A1">
                        <w:t>ollupt uriorepe pernatis sequi nonsequiae dis dem quid</w:t>
                      </w:r>
                      <w:r>
                        <w:t>.</w:t>
                      </w:r>
                    </w:p>
                    <w:p w14:paraId="5051C669" w14:textId="77777777" w:rsidR="006F1D71" w:rsidRPr="008F19A1" w:rsidRDefault="006F1D71" w:rsidP="006F1D71">
                      <w:pPr>
                        <w:pStyle w:val="Caption"/>
                      </w:pPr>
                    </w:p>
                    <w:p w14:paraId="6C359750" w14:textId="77777777" w:rsidR="006F1D71" w:rsidRDefault="006F1D71" w:rsidP="006F1D71">
                      <w:pPr>
                        <w:pStyle w:val="Caption"/>
                      </w:pPr>
                    </w:p>
                  </w:txbxContent>
                </v:textbox>
                <w10:wrap anchorx="margin"/>
              </v:shape>
            </w:pict>
          </mc:Fallback>
        </mc:AlternateContent>
      </w:r>
      <w:r w:rsidR="006F1D71">
        <w:rPr>
          <w:noProof/>
        </w:rPr>
        <mc:AlternateContent>
          <mc:Choice Requires="wps">
            <w:drawing>
              <wp:anchor distT="0" distB="0" distL="114300" distR="114300" simplePos="0" relativeHeight="252004352" behindDoc="0" locked="0" layoutInCell="1" allowOverlap="1" wp14:anchorId="5D3B86C7" wp14:editId="4FAE5CAE">
                <wp:simplePos x="0" y="0"/>
                <wp:positionH relativeFrom="margin">
                  <wp:align>left</wp:align>
                </wp:positionH>
                <wp:positionV relativeFrom="paragraph">
                  <wp:posOffset>3880485</wp:posOffset>
                </wp:positionV>
                <wp:extent cx="4286250" cy="2095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4286250" cy="209550"/>
                        </a:xfrm>
                        <a:prstGeom prst="rect">
                          <a:avLst/>
                        </a:prstGeom>
                        <a:noFill/>
                        <a:ln w="6350">
                          <a:noFill/>
                        </a:ln>
                      </wps:spPr>
                      <wps:txbx>
                        <w:txbxContent>
                          <w:p w14:paraId="5644F186" w14:textId="77777777" w:rsidR="006F1D71" w:rsidRPr="008F19A1" w:rsidRDefault="006F1D71" w:rsidP="006F1D71">
                            <w:pPr>
                              <w:pStyle w:val="Caption"/>
                            </w:pPr>
                            <w:r w:rsidRPr="008F19A1">
                              <w:t xml:space="preserve">vollupt uriorepe pernatis sequi nonsequiae dis dem quid et at la. </w:t>
                            </w:r>
                          </w:p>
                          <w:p w14:paraId="2DF283D6" w14:textId="77777777" w:rsidR="006F1D71" w:rsidRPr="008F19A1" w:rsidRDefault="006F1D71" w:rsidP="006F1D71">
                            <w:pPr>
                              <w:pStyle w:val="Caption"/>
                            </w:pPr>
                          </w:p>
                          <w:p w14:paraId="4BB880A2" w14:textId="77777777" w:rsidR="006F1D71" w:rsidRDefault="006F1D71" w:rsidP="006F1D71">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3B86C7" id="Text Box 55" o:spid="_x0000_s1032" type="#_x0000_t202" style="position:absolute;margin-left:0;margin-top:305.55pt;width:337.5pt;height:16.5pt;z-index:2520043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" filled="f" stroked="f" strokeweight=".5pt">
                <v:textbox inset="0,0,0,0">
                  <w:txbxContent>
                    <w:p w14:paraId="5644F186" w14:textId="77777777" w:rsidR="006F1D71" w:rsidRPr="008F19A1" w:rsidRDefault="006F1D71" w:rsidP="006F1D71">
                      <w:pPr>
                        <w:pStyle w:val="Caption"/>
                      </w:pPr>
                      <w:r w:rsidRPr="008F19A1">
                        <w:t xml:space="preserve">vollupt uriorepe pernatis sequi nonsequiae dis dem quid et at la. </w:t>
                      </w:r>
                    </w:p>
                    <w:p w14:paraId="2DF283D6" w14:textId="77777777" w:rsidR="006F1D71" w:rsidRPr="008F19A1" w:rsidRDefault="006F1D71" w:rsidP="006F1D71">
                      <w:pPr>
                        <w:pStyle w:val="Caption"/>
                      </w:pPr>
                    </w:p>
                    <w:p w14:paraId="4BB880A2" w14:textId="77777777" w:rsidR="006F1D71" w:rsidRDefault="006F1D71" w:rsidP="006F1D71">
                      <w:pPr>
                        <w:pStyle w:val="Caption"/>
                      </w:pPr>
                    </w:p>
                  </w:txbxContent>
                </v:textbox>
                <w10:wrap anchorx="margin"/>
              </v:shape>
            </w:pict>
          </mc:Fallback>
        </mc:AlternateContent>
      </w:r>
      <w:r w:rsidR="006F1D71">
        <w:rPr>
          <w:noProof/>
        </w:rPr>
        <w:drawing>
          <wp:anchor distT="0" distB="0" distL="0" distR="0" simplePos="0" relativeHeight="252001280" behindDoc="1" locked="0" layoutInCell="1" allowOverlap="1" wp14:anchorId="6F2657A0" wp14:editId="2CFC7BDA">
            <wp:simplePos x="0" y="0"/>
            <wp:positionH relativeFrom="margin">
              <wp:align>right</wp:align>
            </wp:positionH>
            <wp:positionV relativeFrom="paragraph">
              <wp:posOffset>6828790</wp:posOffset>
            </wp:positionV>
            <wp:extent cx="2352675" cy="1612265"/>
            <wp:effectExtent l="0" t="0" r="9525" b="6985"/>
            <wp:wrapTopAndBottom/>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5" cstate="print"/>
                    <a:stretch>
                      <a:fillRect/>
                    </a:stretch>
                  </pic:blipFill>
                  <pic:spPr>
                    <a:xfrm>
                      <a:off x="0" y="0"/>
                      <a:ext cx="2352675" cy="1612265"/>
                    </a:xfrm>
                    <a:prstGeom prst="rect">
                      <a:avLst/>
                    </a:prstGeom>
                  </pic:spPr>
                </pic:pic>
              </a:graphicData>
            </a:graphic>
          </wp:anchor>
        </w:drawing>
      </w:r>
      <w:r w:rsidR="006F1D71">
        <w:rPr>
          <w:noProof/>
        </w:rPr>
        <mc:AlternateContent>
          <mc:Choice Requires="wps">
            <w:drawing>
              <wp:anchor distT="0" distB="0" distL="114300" distR="114300" simplePos="0" relativeHeight="251997184" behindDoc="1" locked="0" layoutInCell="1" allowOverlap="1" wp14:anchorId="6D28353B" wp14:editId="3A8F0CDF">
                <wp:simplePos x="0" y="0"/>
                <wp:positionH relativeFrom="margin">
                  <wp:align>right</wp:align>
                </wp:positionH>
                <wp:positionV relativeFrom="page">
                  <wp:posOffset>5286375</wp:posOffset>
                </wp:positionV>
                <wp:extent cx="2340610" cy="2066925"/>
                <wp:effectExtent l="0" t="0" r="2540" b="9525"/>
                <wp:wrapNone/>
                <wp:docPr id="13" name="Rectangle 13"/>
                <wp:cNvGraphicFramePr/>
                <a:graphic xmlns:a="http://schemas.openxmlformats.org/drawingml/2006/main">
                  <a:graphicData uri="http://schemas.microsoft.com/office/word/2010/wordprocessingShape">
                    <wps:wsp>
                      <wps:cNvSpPr/>
                      <wps:spPr>
                        <a:xfrm>
                          <a:off x="0" y="0"/>
                          <a:ext cx="2340610" cy="2066925"/>
                        </a:xfrm>
                        <a:prstGeom prst="rect">
                          <a:avLst/>
                        </a:prstGeom>
                        <a:solidFill>
                          <a:schemeClr val="accent1">
                            <a:alpha val="15000"/>
                          </a:schemeClr>
                        </a:solidFill>
                        <a:ln>
                          <a:noFill/>
                        </a:ln>
                        <a:effectLst/>
                      </wps:spPr>
                      <wps:style>
                        <a:lnRef idx="1">
                          <a:schemeClr val="accent1"/>
                        </a:lnRef>
                        <a:fillRef idx="3">
                          <a:schemeClr val="accent1"/>
                        </a:fillRef>
                        <a:effectRef idx="2">
                          <a:schemeClr val="accent1"/>
                        </a:effectRef>
                        <a:fontRef idx="minor">
                          <a:schemeClr val="lt1"/>
                        </a:fontRef>
                      </wps:style>
                      <wps:txbx>
                        <w:txbxContent>
                          <w:p w14:paraId="251F53B5" w14:textId="77777777" w:rsidR="00E83B45" w:rsidRPr="008E589E" w:rsidRDefault="00E83B45" w:rsidP="00E83B45">
                            <w:pPr>
                              <w:pStyle w:val="QuoteCallout"/>
                            </w:pPr>
                            <w:r w:rsidRPr="008E589E">
                              <w:t>“</w:t>
                            </w:r>
                            <w:r>
                              <w:t>C</w:t>
                            </w:r>
                            <w:r w:rsidRPr="008E589E">
                              <w:t>onest, totaqua turesti di volest, qui nis ma volo in cone none velestem quiandi voluptat licias nis ma volo in cone none rendam quibus volendantem et everit pellitio con rest</w:t>
                            </w:r>
                            <w:r>
                              <w:t>.</w:t>
                            </w:r>
                            <w:r w:rsidRPr="008E589E">
                              <w:t xml:space="preserve"> Namet.”</w:t>
                            </w:r>
                          </w:p>
                          <w:p w14:paraId="3DDB0B3E" w14:textId="77777777" w:rsidR="00E83B45" w:rsidRPr="00025E11" w:rsidRDefault="00E83B45" w:rsidP="00E83B45">
                            <w:pPr>
                              <w:pStyle w:val="QuoteAttribution"/>
                            </w:pPr>
                            <w:r w:rsidRPr="00025E11">
                              <w:t>–</w:t>
                            </w:r>
                            <w:r>
                              <w:t xml:space="preserve">  </w:t>
                            </w:r>
                            <w:r w:rsidRPr="00025E11">
                              <w:t>Attribution</w:t>
                            </w:r>
                          </w:p>
                          <w:p w14:paraId="174B0C23" w14:textId="77777777" w:rsidR="00E83B45" w:rsidRPr="00025E11" w:rsidRDefault="00E83B45" w:rsidP="00E83B45">
                            <w:pPr>
                              <w:pStyle w:val="QuoteAttribution"/>
                            </w:pPr>
                            <w:r w:rsidRPr="00025E11">
                              <w:t>Title, Org</w:t>
                            </w:r>
                          </w:p>
                        </w:txbxContent>
                      </wps:txbx>
                      <wps:bodyPr rot="0" spcFirstLastPara="0" vertOverflow="overflow" horzOverflow="overflow" vert="horz" wrap="square" lIns="109728" tIns="137160" rIns="173736" bIns="13716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8353B" id="Rectangle 13" o:spid="_x0000_s1033" style="position:absolute;margin-left:133.1pt;margin-top:416.25pt;width:184.3pt;height:162.75pt;z-index:-25131929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" fillcolor="#00ade3 [3204]" stroked="f">
                <v:fill opacity="9766f"/>
                <v:textbox inset="8.64pt,10.8pt,13.68pt,10.8pt">
                  <w:txbxContent>
                    <w:p w14:paraId="251F53B5" w14:textId="77777777" w:rsidR="00E83B45" w:rsidRPr="008E589E" w:rsidRDefault="00E83B45" w:rsidP="00E83B45">
                      <w:pPr>
                        <w:pStyle w:val="QuoteCallout"/>
                      </w:pPr>
                      <w:r w:rsidRPr="008E589E">
                        <w:t>“</w:t>
                      </w:r>
                      <w:r>
                        <w:t>C</w:t>
                      </w:r>
                      <w:r w:rsidRPr="008E589E">
                        <w:t>onest, totaqua turesti di volest, qui nis ma volo in cone none velestem quiandi voluptat licias nis ma volo in cone none rendam quibus volendantem et everit pellitio con rest</w:t>
                      </w:r>
                      <w:r>
                        <w:t>.</w:t>
                      </w:r>
                      <w:r w:rsidRPr="008E589E">
                        <w:t xml:space="preserve"> Namet.”</w:t>
                      </w:r>
                    </w:p>
                    <w:p w14:paraId="3DDB0B3E" w14:textId="77777777" w:rsidR="00E83B45" w:rsidRPr="00025E11" w:rsidRDefault="00E83B45" w:rsidP="00E83B45">
                      <w:pPr>
                        <w:pStyle w:val="QuoteAttribution"/>
                      </w:pPr>
                      <w:r w:rsidRPr="00025E11">
                        <w:t>–</w:t>
                      </w:r>
                      <w:r>
                        <w:t xml:space="preserve">  </w:t>
                      </w:r>
                      <w:r w:rsidRPr="00025E11">
                        <w:t>Attribution</w:t>
                      </w:r>
                    </w:p>
                    <w:p w14:paraId="174B0C23" w14:textId="77777777" w:rsidR="00E83B45" w:rsidRPr="00025E11" w:rsidRDefault="00E83B45" w:rsidP="00E83B45">
                      <w:pPr>
                        <w:pStyle w:val="QuoteAttribution"/>
                      </w:pPr>
                      <w:r w:rsidRPr="00025E11">
                        <w:t>Title, Org</w:t>
                      </w:r>
                    </w:p>
                  </w:txbxContent>
                </v:textbox>
                <w10:wrap anchorx="margin" anchory="page"/>
              </v:rect>
            </w:pict>
          </mc:Fallback>
        </mc:AlternateContent>
      </w:r>
      <w:r w:rsidR="00E83B45">
        <w:rPr>
          <w:noProof/>
        </w:rPr>
        <mc:AlternateContent>
          <mc:Choice Requires="wps">
            <w:drawing>
              <wp:anchor distT="0" distB="0" distL="114300" distR="114300" simplePos="0" relativeHeight="251999232" behindDoc="0" locked="0" layoutInCell="1" allowOverlap="1" wp14:anchorId="1CEDAB31" wp14:editId="64CD4B05">
                <wp:simplePos x="0" y="0"/>
                <wp:positionH relativeFrom="column">
                  <wp:posOffset>304800</wp:posOffset>
                </wp:positionH>
                <wp:positionV relativeFrom="page">
                  <wp:posOffset>1009650</wp:posOffset>
                </wp:positionV>
                <wp:extent cx="2324100" cy="1400175"/>
                <wp:effectExtent l="0" t="0" r="0" b="9525"/>
                <wp:wrapNone/>
                <wp:docPr id="48" name="Text Box 48"/>
                <wp:cNvGraphicFramePr/>
                <a:graphic xmlns:a="http://schemas.openxmlformats.org/drawingml/2006/main">
                  <a:graphicData uri="http://schemas.microsoft.com/office/word/2010/wordprocessingShape">
                    <wps:wsp>
                      <wps:cNvSpPr txBox="1"/>
                      <wps:spPr>
                        <a:xfrm>
                          <a:off x="0" y="0"/>
                          <a:ext cx="2324100" cy="1400175"/>
                        </a:xfrm>
                        <a:prstGeom prst="rect">
                          <a:avLst/>
                        </a:prstGeom>
                        <a:solidFill>
                          <a:schemeClr val="tx2">
                            <a:alpha val="80000"/>
                          </a:schemeClr>
                        </a:solidFill>
                        <a:ln w="6350">
                          <a:noFill/>
                        </a:ln>
                      </wps:spPr>
                      <wps:txbx>
                        <w:txbxContent>
                          <w:p w14:paraId="430DBFCA" w14:textId="77777777" w:rsidR="00E83B45" w:rsidRPr="006765A4" w:rsidRDefault="00E83B45" w:rsidP="00E83B45">
                            <w:pPr>
                              <w:pStyle w:val="QuoteAttribution"/>
                              <w:jc w:val="left"/>
                              <w:rPr>
                                <w:color w:val="FFFFFF" w:themeColor="background1"/>
                              </w:rPr>
                            </w:pPr>
                            <w:r w:rsidRPr="006765A4">
                              <w:rPr>
                                <w:color w:val="FFFFFF" w:themeColor="background1"/>
                              </w:rPr>
                              <w:t>MOSAM</w:t>
                            </w:r>
                            <w:r w:rsidRPr="006765A4">
                              <w:rPr>
                                <w:color w:val="FFFFFF" w:themeColor="background1"/>
                                <w:spacing w:val="3"/>
                              </w:rPr>
                              <w:t xml:space="preserve"> </w:t>
                            </w:r>
                            <w:r w:rsidRPr="006765A4">
                              <w:rPr>
                                <w:color w:val="FFFFFF" w:themeColor="background1"/>
                              </w:rPr>
                              <w:t>AS</w:t>
                            </w:r>
                            <w:r w:rsidRPr="006765A4">
                              <w:rPr>
                                <w:color w:val="FFFFFF" w:themeColor="background1"/>
                                <w:spacing w:val="4"/>
                              </w:rPr>
                              <w:t xml:space="preserve"> </w:t>
                            </w:r>
                            <w:r w:rsidRPr="006765A4">
                              <w:rPr>
                                <w:color w:val="FFFFFF" w:themeColor="background1"/>
                                <w:spacing w:val="-4"/>
                              </w:rPr>
                              <w:t>AUTE</w:t>
                            </w:r>
                          </w:p>
                          <w:p w14:paraId="01837590" w14:textId="77777777" w:rsidR="00E83B45" w:rsidRPr="002A4BF6" w:rsidRDefault="00E83B45" w:rsidP="00E83B45">
                            <w:pPr>
                              <w:pStyle w:val="InfographicDetail"/>
                              <w:rPr>
                                <w:color w:val="FFFFFF" w:themeColor="background1"/>
                              </w:rPr>
                            </w:pPr>
                            <w:r w:rsidRPr="002A4BF6">
                              <w:rPr>
                                <w:color w:val="FFFFFF" w:themeColor="background1"/>
                              </w:rPr>
                              <w:t>Ic tem. Nam, se officiae dolo moluptatur</w:t>
                            </w:r>
                            <w:r w:rsidRPr="002A4BF6">
                              <w:rPr>
                                <w:color w:val="FFFFFF" w:themeColor="background1"/>
                                <w:spacing w:val="-12"/>
                              </w:rPr>
                              <w:t xml:space="preserve"> </w:t>
                            </w:r>
                            <w:r w:rsidRPr="002A4BF6">
                              <w:rPr>
                                <w:color w:val="FFFFFF" w:themeColor="background1"/>
                              </w:rPr>
                              <w:t>simusam</w:t>
                            </w:r>
                            <w:r w:rsidRPr="002A4BF6">
                              <w:rPr>
                                <w:color w:val="FFFFFF" w:themeColor="background1"/>
                                <w:spacing w:val="-12"/>
                              </w:rPr>
                              <w:t xml:space="preserve"> </w:t>
                            </w:r>
                            <w:r w:rsidRPr="002A4BF6">
                              <w:rPr>
                                <w:color w:val="FFFFFF" w:themeColor="background1"/>
                              </w:rPr>
                              <w:t>quibus</w:t>
                            </w:r>
                            <w:r w:rsidRPr="002A4BF6">
                              <w:rPr>
                                <w:color w:val="FFFFFF" w:themeColor="background1"/>
                                <w:spacing w:val="-12"/>
                              </w:rPr>
                              <w:t xml:space="preserve"> </w:t>
                            </w:r>
                            <w:r w:rsidRPr="002A4BF6">
                              <w:rPr>
                                <w:color w:val="FFFFFF" w:themeColor="background1"/>
                              </w:rPr>
                              <w:t>diatiam, se seceptur, invenderibea voluptatia illorem volore, tem aces adit rem fugiti re plias eum essecto reritaspe</w:t>
                            </w:r>
                          </w:p>
                          <w:p w14:paraId="2B41CC3D" w14:textId="77777777" w:rsidR="00E83B45" w:rsidRDefault="00E83B45" w:rsidP="00E83B45"/>
                        </w:txbxContent>
                      </wps:txbx>
                      <wps:bodyPr rot="0" spcFirstLastPara="0" vertOverflow="overflow" horzOverflow="overflow" vert="horz" wrap="square" lIns="182880" tIns="182880" rIns="182880" bIns="18288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CEDAB31" id="Text Box 48" o:spid="_x0000_s1034" type="#_x0000_t202" style="position:absolute;margin-left:24pt;margin-top:79.5pt;width:183pt;height:110.25pt;z-index:2519992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" fillcolor="#002345 [3215]" stroked="f" strokeweight=".5pt">
                <v:fill opacity="52428f"/>
                <v:textbox inset="14.4pt,14.4pt,14.4pt,14.4pt">
                  <w:txbxContent>
                    <w:p w14:paraId="430DBFCA" w14:textId="77777777" w:rsidR="00E83B45" w:rsidRPr="006765A4" w:rsidRDefault="00E83B45" w:rsidP="00E83B45">
                      <w:pPr>
                        <w:pStyle w:val="QuoteAttribution"/>
                        <w:jc w:val="left"/>
                        <w:rPr>
                          <w:color w:val="FFFFFF" w:themeColor="background1"/>
                        </w:rPr>
                      </w:pPr>
                      <w:r w:rsidRPr="006765A4">
                        <w:rPr>
                          <w:color w:val="FFFFFF" w:themeColor="background1"/>
                        </w:rPr>
                        <w:t>MOSAM</w:t>
                      </w:r>
                      <w:r w:rsidRPr="006765A4">
                        <w:rPr>
                          <w:color w:val="FFFFFF" w:themeColor="background1"/>
                          <w:spacing w:val="3"/>
                        </w:rPr>
                        <w:t xml:space="preserve"> </w:t>
                      </w:r>
                      <w:r w:rsidRPr="006765A4">
                        <w:rPr>
                          <w:color w:val="FFFFFF" w:themeColor="background1"/>
                        </w:rPr>
                        <w:t>AS</w:t>
                      </w:r>
                      <w:r w:rsidRPr="006765A4">
                        <w:rPr>
                          <w:color w:val="FFFFFF" w:themeColor="background1"/>
                          <w:spacing w:val="4"/>
                        </w:rPr>
                        <w:t xml:space="preserve"> </w:t>
                      </w:r>
                      <w:r w:rsidRPr="006765A4">
                        <w:rPr>
                          <w:color w:val="FFFFFF" w:themeColor="background1"/>
                          <w:spacing w:val="-4"/>
                        </w:rPr>
                        <w:t>AUTE</w:t>
                      </w:r>
                    </w:p>
                    <w:p w14:paraId="01837590" w14:textId="77777777" w:rsidR="00E83B45" w:rsidRPr="002A4BF6" w:rsidRDefault="00E83B45" w:rsidP="00E83B45">
                      <w:pPr>
                        <w:pStyle w:val="InfographicDetail"/>
                        <w:rPr>
                          <w:color w:val="FFFFFF" w:themeColor="background1"/>
                        </w:rPr>
                      </w:pPr>
                      <w:r w:rsidRPr="002A4BF6">
                        <w:rPr>
                          <w:color w:val="FFFFFF" w:themeColor="background1"/>
                        </w:rPr>
                        <w:t>Ic tem. Nam, se officiae dolo moluptatur</w:t>
                      </w:r>
                      <w:r w:rsidRPr="002A4BF6">
                        <w:rPr>
                          <w:color w:val="FFFFFF" w:themeColor="background1"/>
                          <w:spacing w:val="-12"/>
                        </w:rPr>
                        <w:t xml:space="preserve"> </w:t>
                      </w:r>
                      <w:r w:rsidRPr="002A4BF6">
                        <w:rPr>
                          <w:color w:val="FFFFFF" w:themeColor="background1"/>
                        </w:rPr>
                        <w:t>simusam</w:t>
                      </w:r>
                      <w:r w:rsidRPr="002A4BF6">
                        <w:rPr>
                          <w:color w:val="FFFFFF" w:themeColor="background1"/>
                          <w:spacing w:val="-12"/>
                        </w:rPr>
                        <w:t xml:space="preserve"> </w:t>
                      </w:r>
                      <w:r w:rsidRPr="002A4BF6">
                        <w:rPr>
                          <w:color w:val="FFFFFF" w:themeColor="background1"/>
                        </w:rPr>
                        <w:t>quibus</w:t>
                      </w:r>
                      <w:r w:rsidRPr="002A4BF6">
                        <w:rPr>
                          <w:color w:val="FFFFFF" w:themeColor="background1"/>
                          <w:spacing w:val="-12"/>
                        </w:rPr>
                        <w:t xml:space="preserve"> </w:t>
                      </w:r>
                      <w:r w:rsidRPr="002A4BF6">
                        <w:rPr>
                          <w:color w:val="FFFFFF" w:themeColor="background1"/>
                        </w:rPr>
                        <w:t>diatiam, se seceptur, invenderibea voluptatia illorem volore, tem aces adit rem fugiti re plias eum essecto reritaspe</w:t>
                      </w:r>
                    </w:p>
                    <w:p w14:paraId="2B41CC3D" w14:textId="77777777" w:rsidR="00E83B45" w:rsidRDefault="00E83B45" w:rsidP="00E83B45"/>
                  </w:txbxContent>
                </v:textbox>
                <w10:wrap anchory="page"/>
              </v:shape>
            </w:pict>
          </mc:Fallback>
        </mc:AlternateContent>
      </w:r>
      <w:r w:rsidR="00E83B45">
        <w:br w:type="page"/>
      </w:r>
    </w:p>
    <w:p w14:paraId="40842431" w14:textId="77777777" w:rsidR="00E83B45" w:rsidRDefault="0035574D" w:rsidP="008050C4">
      <w:r>
        <w:rPr>
          <w:noProof/>
        </w:rPr>
        <w:lastRenderedPageBreak/>
        <w:drawing>
          <wp:anchor distT="0" distB="0" distL="114300" distR="114300" simplePos="0" relativeHeight="252017664" behindDoc="0" locked="0" layoutInCell="1" allowOverlap="1" wp14:anchorId="32C3DEF3" wp14:editId="1F4CEBD8">
            <wp:simplePos x="0" y="0"/>
            <wp:positionH relativeFrom="column">
              <wp:posOffset>4276725</wp:posOffset>
            </wp:positionH>
            <wp:positionV relativeFrom="page">
              <wp:posOffset>762000</wp:posOffset>
            </wp:positionV>
            <wp:extent cx="2299970" cy="1543050"/>
            <wp:effectExtent l="0" t="0" r="5080" b="0"/>
            <wp:wrapNone/>
            <wp:docPr id="144123778" name="Image 40"/>
            <wp:cNvGraphicFramePr/>
            <a:graphic xmlns:a="http://schemas.openxmlformats.org/drawingml/2006/main">
              <a:graphicData uri="http://schemas.openxmlformats.org/drawingml/2006/picture">
                <pic:pic xmlns:pic="http://schemas.openxmlformats.org/drawingml/2006/picture">
                  <pic:nvPicPr>
                    <pic:cNvPr id="144123778" name="Image 40"/>
                    <pic:cNvPicPr/>
                  </pic:nvPicPr>
                  <pic:blipFill>
                    <a:blip r:embed="rId16" cstate="print"/>
                    <a:stretch>
                      <a:fillRect/>
                    </a:stretch>
                  </pic:blipFill>
                  <pic:spPr>
                    <a:xfrm>
                      <a:off x="0" y="0"/>
                      <a:ext cx="2299970" cy="1543050"/>
                    </a:xfrm>
                    <a:prstGeom prst="rect">
                      <a:avLst/>
                    </a:prstGeom>
                  </pic:spPr>
                </pic:pic>
              </a:graphicData>
            </a:graphic>
            <wp14:sizeRelH relativeFrom="margin">
              <wp14:pctWidth>0</wp14:pctWidth>
            </wp14:sizeRelH>
            <wp14:sizeRelV relativeFrom="margin">
              <wp14:pctHeight>0</wp14:pctHeight>
            </wp14:sizeRelV>
          </wp:anchor>
        </w:drawing>
      </w:r>
    </w:p>
    <w:p w14:paraId="286D427F" w14:textId="77777777" w:rsidR="00E83B45" w:rsidRDefault="0035574D" w:rsidP="008050C4">
      <w:r>
        <w:rPr>
          <w:noProof/>
        </w:rPr>
        <mc:AlternateContent>
          <mc:Choice Requires="wps">
            <w:drawing>
              <wp:anchor distT="0" distB="0" distL="114300" distR="114300" simplePos="0" relativeHeight="252009472" behindDoc="0" locked="0" layoutInCell="1" allowOverlap="1" wp14:anchorId="65006F98" wp14:editId="5CC607EA">
                <wp:simplePos x="0" y="0"/>
                <wp:positionH relativeFrom="margin">
                  <wp:posOffset>4276725</wp:posOffset>
                </wp:positionH>
                <wp:positionV relativeFrom="margin">
                  <wp:posOffset>328930</wp:posOffset>
                </wp:positionV>
                <wp:extent cx="2295525" cy="9601200"/>
                <wp:effectExtent l="0" t="0" r="9525" b="0"/>
                <wp:wrapNone/>
                <wp:docPr id="58" name="Graphic 32"/>
                <wp:cNvGraphicFramePr/>
                <a:graphic xmlns:a="http://schemas.openxmlformats.org/drawingml/2006/main">
                  <a:graphicData uri="http://schemas.microsoft.com/office/word/2010/wordprocessingShape">
                    <wps:wsp>
                      <wps:cNvSpPr/>
                      <wps:spPr>
                        <a:xfrm>
                          <a:off x="0" y="0"/>
                          <a:ext cx="2295525" cy="9601200"/>
                        </a:xfrm>
                        <a:custGeom>
                          <a:avLst/>
                          <a:gdLst/>
                          <a:ahLst/>
                          <a:cxnLst/>
                          <a:rect l="l" t="t" r="r" b="b"/>
                          <a:pathLst>
                            <a:path w="2903855" h="10058400">
                              <a:moveTo>
                                <a:pt x="2903740" y="0"/>
                              </a:moveTo>
                              <a:lnTo>
                                <a:pt x="0" y="0"/>
                              </a:lnTo>
                              <a:lnTo>
                                <a:pt x="0" y="10058400"/>
                              </a:lnTo>
                              <a:lnTo>
                                <a:pt x="2903740" y="10058400"/>
                              </a:lnTo>
                              <a:lnTo>
                                <a:pt x="2903740" y="0"/>
                              </a:lnTo>
                              <a:close/>
                            </a:path>
                          </a:pathLst>
                        </a:custGeom>
                        <a:solidFill>
                          <a:schemeClr val="accent1">
                            <a:alpha val="15000"/>
                          </a:schemeClr>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0085D" id="Graphic 32" o:spid="_x0000_s1026" style="position:absolute;margin-left:336.75pt;margin-top:25.9pt;width:180.75pt;height:756pt;z-index:252009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2903855,100584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" path="m2903740,l,,,10058400r2903740,l2903740,xe" fillcolor="#00ade3 [3204]" stroked="f">
                <v:fill opacity="9766f"/>
                <v:path arrowok="t"/>
                <w10:wrap anchorx="margin" anchory="margin"/>
              </v:shape>
            </w:pict>
          </mc:Fallback>
        </mc:AlternateContent>
      </w:r>
      <w:r>
        <w:rPr>
          <w:noProof/>
        </w:rPr>
        <mc:AlternateContent>
          <mc:Choice Requires="wps">
            <w:drawing>
              <wp:anchor distT="0" distB="0" distL="114300" distR="114300" simplePos="0" relativeHeight="251366399" behindDoc="0" locked="0" layoutInCell="1" allowOverlap="1" wp14:anchorId="342A72DA" wp14:editId="5B84DCAD">
                <wp:simplePos x="0" y="0"/>
                <wp:positionH relativeFrom="column">
                  <wp:posOffset>28575</wp:posOffset>
                </wp:positionH>
                <wp:positionV relativeFrom="margin">
                  <wp:posOffset>326390</wp:posOffset>
                </wp:positionV>
                <wp:extent cx="4095750" cy="8972550"/>
                <wp:effectExtent l="0" t="0" r="0" b="0"/>
                <wp:wrapNone/>
                <wp:docPr id="144123796" name="Text Box 144123796"/>
                <wp:cNvGraphicFramePr/>
                <a:graphic xmlns:a="http://schemas.openxmlformats.org/drawingml/2006/main">
                  <a:graphicData uri="http://schemas.microsoft.com/office/word/2010/wordprocessingShape">
                    <wps:wsp>
                      <wps:cNvSpPr txBox="1"/>
                      <wps:spPr>
                        <a:xfrm>
                          <a:off x="0" y="0"/>
                          <a:ext cx="4095750" cy="8972550"/>
                        </a:xfrm>
                        <a:prstGeom prst="rect">
                          <a:avLst/>
                        </a:prstGeom>
                        <a:noFill/>
                        <a:ln w="6350">
                          <a:noFill/>
                        </a:ln>
                      </wps:spPr>
                      <wps:txbx>
                        <w:txbxContent>
                          <w:p w14:paraId="6F1567F2" w14:textId="77777777" w:rsidR="002A4BF6" w:rsidRDefault="002A4BF6" w:rsidP="002A4BF6">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p>
                          <w:p w14:paraId="23419D06" w14:textId="77777777" w:rsidR="002A4BF6" w:rsidRDefault="002A4BF6" w:rsidP="002A4BF6">
                            <w:pPr>
                              <w:pStyle w:val="BodySubhead"/>
                            </w:pPr>
                            <w:r>
                              <w:t>T</w:t>
                            </w:r>
                            <w:r w:rsidRPr="008F19A1">
                              <w:t>elenimolupta cullicimus sinventur atem</w:t>
                            </w:r>
                          </w:p>
                          <w:p w14:paraId="2731B2D7" w14:textId="77777777" w:rsidR="002A4BF6" w:rsidRPr="008F19A1" w:rsidRDefault="000576DC" w:rsidP="002A4BF6">
                            <w:pPr>
                              <w:pStyle w:val="Body"/>
                            </w:pPr>
                            <w:r>
                              <w:t>R</w:t>
                            </w:r>
                            <w:r w:rsidR="002A4BF6" w:rsidRPr="008F19A1">
                              <w:t xml:space="preserve">est occusap idesti dolupid eos doluptium illest aut arumquatia consectur aspic to te si ni comnimod quatet lit, num aut vollupt uriorepe pernatis sequi nonsequiae dis dem quid et at la. </w:t>
                            </w:r>
                          </w:p>
                          <w:p w14:paraId="38A6BCC5" w14:textId="77777777" w:rsidR="002A4BF6" w:rsidRDefault="002A4BF6" w:rsidP="002A4BF6">
                            <w:pPr>
                              <w:pStyle w:val="Body"/>
                            </w:pPr>
                            <w:r>
                              <w:rPr>
                                <w:color w:val="414042"/>
                              </w:rPr>
                              <w:t>laborum qui suntur most litaquid et ut omnis id ea doluptu sciatioremo escim aut landi beatest lam, ommod minciliquas esti ute sit a id quatis</w:t>
                            </w:r>
                            <w:r>
                              <w:rPr>
                                <w:color w:val="414042"/>
                                <w:spacing w:val="-1"/>
                              </w:rPr>
                              <w:t xml:space="preserve"> </w:t>
                            </w:r>
                            <w:r>
                              <w:rPr>
                                <w:color w:val="414042"/>
                              </w:rPr>
                              <w:t xml:space="preserve">aut ex et </w:t>
                            </w:r>
                            <w:r>
                              <w:rPr>
                                <w:color w:val="414042"/>
                                <w:spacing w:val="-4"/>
                              </w:rPr>
                              <w:t>estin</w:t>
                            </w:r>
                            <w:r>
                              <w:t xml:space="preserve"> </w:t>
                            </w:r>
                            <w:r>
                              <w:rPr>
                                <w:color w:val="414042"/>
                              </w:rPr>
                              <w:t>reptatus veliquam, optatincium ea quaturitat quias exernam voloreh enimus estia.</w:t>
                            </w:r>
                          </w:p>
                          <w:p w14:paraId="6FA4A329" w14:textId="77777777" w:rsidR="002A4BF6" w:rsidRDefault="002A4BF6" w:rsidP="000576DC">
                            <w:pPr>
                              <w:pStyle w:val="BodySubhead"/>
                            </w:pPr>
                            <w:r>
                              <w:t>FUGIA</w:t>
                            </w:r>
                            <w:r>
                              <w:rPr>
                                <w:spacing w:val="8"/>
                              </w:rPr>
                              <w:t xml:space="preserve"> </w:t>
                            </w:r>
                            <w:r>
                              <w:t>PERIAS</w:t>
                            </w:r>
                            <w:r>
                              <w:rPr>
                                <w:spacing w:val="8"/>
                              </w:rPr>
                              <w:t xml:space="preserve"> </w:t>
                            </w:r>
                            <w:r>
                              <w:t>UNTI</w:t>
                            </w:r>
                            <w:r>
                              <w:rPr>
                                <w:spacing w:val="9"/>
                              </w:rPr>
                              <w:t xml:space="preserve"> </w:t>
                            </w:r>
                            <w:r>
                              <w:t>UT</w:t>
                            </w:r>
                            <w:r>
                              <w:rPr>
                                <w:spacing w:val="8"/>
                              </w:rPr>
                              <w:t xml:space="preserve"> </w:t>
                            </w:r>
                            <w:r>
                              <w:t>IPIC</w:t>
                            </w:r>
                            <w:r>
                              <w:rPr>
                                <w:spacing w:val="9"/>
                              </w:rPr>
                              <w:t xml:space="preserve"> </w:t>
                            </w:r>
                            <w:r>
                              <w:rPr>
                                <w:spacing w:val="-4"/>
                              </w:rPr>
                              <w:t>TENT</w:t>
                            </w:r>
                          </w:p>
                          <w:p w14:paraId="1A1454AE" w14:textId="77777777" w:rsidR="000576DC" w:rsidRPr="000576DC" w:rsidRDefault="002A4BF6" w:rsidP="000576DC">
                            <w:pPr>
                              <w:pStyle w:val="Body"/>
                            </w:pPr>
                            <w:r w:rsidRPr="000576DC">
                              <w:t xml:space="preserve">volupta turenimossit odi officidenias eum qui aut as eaquae nonseque nonsenem. Et vit recearum alignisi opti blatemporunt ut est aditasp ienectiam earum eium que volorem quodiaepe cores dust quibusam volut audae. Itaque verrovit re con </w:t>
                            </w:r>
                          </w:p>
                          <w:p w14:paraId="1901698F" w14:textId="77777777" w:rsidR="000576DC" w:rsidRDefault="000576DC" w:rsidP="000576DC">
                            <w:pPr>
                              <w:pStyle w:val="Body"/>
                              <w:rPr>
                                <w:color w:val="414042"/>
                              </w:rPr>
                            </w:pPr>
                          </w:p>
                          <w:p w14:paraId="663B5E53" w14:textId="77777777" w:rsidR="002A4BF6" w:rsidRPr="008F19A1" w:rsidRDefault="000576DC" w:rsidP="000576DC">
                            <w:pPr>
                              <w:pStyle w:val="FigureTitle"/>
                            </w:pPr>
                            <w:r>
                              <w:t>Figure Title</w:t>
                            </w:r>
                            <w:r w:rsidR="002A4BF6">
                              <w:t xml:space="preserve"> </w:t>
                            </w:r>
                          </w:p>
                          <w:p w14:paraId="0E9E8C05" w14:textId="77777777" w:rsidR="000576DC" w:rsidRDefault="000576DC" w:rsidP="000576DC">
                            <w:r>
                              <w:rPr>
                                <w:noProof/>
                              </w:rPr>
                              <w:drawing>
                                <wp:inline distT="0" distB="0" distL="0" distR="0" wp14:anchorId="4A259444" wp14:editId="1EB5D5AA">
                                  <wp:extent cx="4086225" cy="2083884"/>
                                  <wp:effectExtent l="0" t="0" r="0" b="0"/>
                                  <wp:docPr id="144123800" name="Picture 144123800" descr="A graph with blue and black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graph with blue and black bars&#10;&#10;Description automatically generated"/>
                                          <pic:cNvPicPr>
                                            <a:picLocks noChangeAspect="1"/>
                                          </pic:cNvPicPr>
                                        </pic:nvPicPr>
                                        <pic:blipFill>
                                          <a:blip r:embed="rId17"/>
                                          <a:stretch>
                                            <a:fillRect/>
                                          </a:stretch>
                                        </pic:blipFill>
                                        <pic:spPr>
                                          <a:xfrm>
                                            <a:off x="0" y="0"/>
                                            <a:ext cx="4093615" cy="2087653"/>
                                          </a:xfrm>
                                          <a:prstGeom prst="rect">
                                            <a:avLst/>
                                          </a:prstGeom>
                                        </pic:spPr>
                                      </pic:pic>
                                    </a:graphicData>
                                  </a:graphic>
                                </wp:inline>
                              </w:drawing>
                            </w:r>
                          </w:p>
                          <w:p w14:paraId="736E4493" w14:textId="77777777" w:rsidR="000576DC" w:rsidRPr="008937D8" w:rsidRDefault="000576DC" w:rsidP="000576DC">
                            <w:pPr>
                              <w:pStyle w:val="Caption"/>
                            </w:pPr>
                            <w:r>
                              <w:t xml:space="preserve">SOURCE: </w:t>
                            </w:r>
                            <w:r w:rsidRPr="00A95BBE">
                              <w:t>illest aut arumquatia consectur aspic to te si ni comnimod</w:t>
                            </w:r>
                          </w:p>
                          <w:p w14:paraId="6849B469" w14:textId="77777777" w:rsidR="002A4BF6" w:rsidRDefault="002A4BF6" w:rsidP="002A4BF6">
                            <w:pPr>
                              <w:pStyle w:val="Body"/>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A72DA" id="Text Box 144123796" o:spid="_x0000_s1035" type="#_x0000_t202" style="position:absolute;margin-left:2.25pt;margin-top:25.7pt;width:322.5pt;height:706.5pt;z-index:251366399;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" filled="f" stroked="f" strokeweight=".5pt">
                <v:textbox inset="0,0,0,0">
                  <w:txbxContent>
                    <w:p w14:paraId="6F1567F2" w14:textId="77777777" w:rsidR="002A4BF6" w:rsidRDefault="002A4BF6" w:rsidP="002A4BF6">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p>
                    <w:p w14:paraId="23419D06" w14:textId="77777777" w:rsidR="002A4BF6" w:rsidRDefault="002A4BF6" w:rsidP="002A4BF6">
                      <w:pPr>
                        <w:pStyle w:val="BodySubhead"/>
                      </w:pPr>
                      <w:r>
                        <w:t>T</w:t>
                      </w:r>
                      <w:r w:rsidRPr="008F19A1">
                        <w:t>elenimolupta cullicimus sinventur atem</w:t>
                      </w:r>
                    </w:p>
                    <w:p w14:paraId="2731B2D7" w14:textId="77777777" w:rsidR="002A4BF6" w:rsidRPr="008F19A1" w:rsidRDefault="000576DC" w:rsidP="002A4BF6">
                      <w:pPr>
                        <w:pStyle w:val="Body"/>
                      </w:pPr>
                      <w:r>
                        <w:t>R</w:t>
                      </w:r>
                      <w:r w:rsidR="002A4BF6" w:rsidRPr="008F19A1">
                        <w:t xml:space="preserve">est occusap idesti dolupid eos doluptium illest aut arumquatia consectur aspic to te si ni comnimod quatet lit, num aut vollupt uriorepe pernatis sequi nonsequiae dis dem quid et at la. </w:t>
                      </w:r>
                    </w:p>
                    <w:p w14:paraId="38A6BCC5" w14:textId="77777777" w:rsidR="002A4BF6" w:rsidRDefault="002A4BF6" w:rsidP="002A4BF6">
                      <w:pPr>
                        <w:pStyle w:val="Body"/>
                      </w:pPr>
                      <w:r>
                        <w:rPr>
                          <w:color w:val="414042"/>
                        </w:rPr>
                        <w:t>laborum qui suntur most litaquid et ut omnis id ea doluptu sciatioremo escim aut landi beatest lam, ommod minciliquas esti ute sit a id quatis</w:t>
                      </w:r>
                      <w:r>
                        <w:rPr>
                          <w:color w:val="414042"/>
                          <w:spacing w:val="-1"/>
                        </w:rPr>
                        <w:t xml:space="preserve"> </w:t>
                      </w:r>
                      <w:r>
                        <w:rPr>
                          <w:color w:val="414042"/>
                        </w:rPr>
                        <w:t xml:space="preserve">aut ex et </w:t>
                      </w:r>
                      <w:r>
                        <w:rPr>
                          <w:color w:val="414042"/>
                          <w:spacing w:val="-4"/>
                        </w:rPr>
                        <w:t>estin</w:t>
                      </w:r>
                      <w:r>
                        <w:t xml:space="preserve"> </w:t>
                      </w:r>
                      <w:r>
                        <w:rPr>
                          <w:color w:val="414042"/>
                        </w:rPr>
                        <w:t>reptatus veliquam, optatincium ea quaturitat quias exernam voloreh enimus estia.</w:t>
                      </w:r>
                    </w:p>
                    <w:p w14:paraId="6FA4A329" w14:textId="77777777" w:rsidR="002A4BF6" w:rsidRDefault="002A4BF6" w:rsidP="000576DC">
                      <w:pPr>
                        <w:pStyle w:val="BodySubhead"/>
                      </w:pPr>
                      <w:r>
                        <w:t>FUGIA</w:t>
                      </w:r>
                      <w:r>
                        <w:rPr>
                          <w:spacing w:val="8"/>
                        </w:rPr>
                        <w:t xml:space="preserve"> </w:t>
                      </w:r>
                      <w:r>
                        <w:t>PERIAS</w:t>
                      </w:r>
                      <w:r>
                        <w:rPr>
                          <w:spacing w:val="8"/>
                        </w:rPr>
                        <w:t xml:space="preserve"> </w:t>
                      </w:r>
                      <w:r>
                        <w:t>UNTI</w:t>
                      </w:r>
                      <w:r>
                        <w:rPr>
                          <w:spacing w:val="9"/>
                        </w:rPr>
                        <w:t xml:space="preserve"> </w:t>
                      </w:r>
                      <w:r>
                        <w:t>UT</w:t>
                      </w:r>
                      <w:r>
                        <w:rPr>
                          <w:spacing w:val="8"/>
                        </w:rPr>
                        <w:t xml:space="preserve"> </w:t>
                      </w:r>
                      <w:r>
                        <w:t>IPIC</w:t>
                      </w:r>
                      <w:r>
                        <w:rPr>
                          <w:spacing w:val="9"/>
                        </w:rPr>
                        <w:t xml:space="preserve"> </w:t>
                      </w:r>
                      <w:r>
                        <w:rPr>
                          <w:spacing w:val="-4"/>
                        </w:rPr>
                        <w:t>TENT</w:t>
                      </w:r>
                    </w:p>
                    <w:p w14:paraId="1A1454AE" w14:textId="77777777" w:rsidR="000576DC" w:rsidRPr="000576DC" w:rsidRDefault="002A4BF6" w:rsidP="000576DC">
                      <w:pPr>
                        <w:pStyle w:val="Body"/>
                      </w:pPr>
                      <w:r w:rsidRPr="000576DC">
                        <w:t xml:space="preserve">volupta turenimossit odi officidenias eum qui aut as eaquae nonseque nonsenem. Et vit recearum alignisi opti blatemporunt ut est aditasp ienectiam earum eium que volorem quodiaepe cores dust quibusam volut audae. Itaque verrovit re con </w:t>
                      </w:r>
                    </w:p>
                    <w:p w14:paraId="1901698F" w14:textId="77777777" w:rsidR="000576DC" w:rsidRDefault="000576DC" w:rsidP="000576DC">
                      <w:pPr>
                        <w:pStyle w:val="Body"/>
                        <w:rPr>
                          <w:color w:val="414042"/>
                        </w:rPr>
                      </w:pPr>
                    </w:p>
                    <w:p w14:paraId="663B5E53" w14:textId="77777777" w:rsidR="002A4BF6" w:rsidRPr="008F19A1" w:rsidRDefault="000576DC" w:rsidP="000576DC">
                      <w:pPr>
                        <w:pStyle w:val="FigureTitle"/>
                      </w:pPr>
                      <w:r>
                        <w:t>Figure Title</w:t>
                      </w:r>
                      <w:r w:rsidR="002A4BF6">
                        <w:t xml:space="preserve"> </w:t>
                      </w:r>
                    </w:p>
                    <w:p w14:paraId="0E9E8C05" w14:textId="77777777" w:rsidR="000576DC" w:rsidRDefault="000576DC" w:rsidP="000576DC">
                      <w:r>
                        <w:rPr>
                          <w:noProof/>
                        </w:rPr>
                        <w:drawing>
                          <wp:inline distT="0" distB="0" distL="0" distR="0" wp14:anchorId="4A259444" wp14:editId="1EB5D5AA">
                            <wp:extent cx="4086225" cy="2083884"/>
                            <wp:effectExtent l="0" t="0" r="0" b="0"/>
                            <wp:docPr id="144123800" name="Picture 144123800" descr="A graph with blue and black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graph with blue and black bars&#10;&#10;Description automatically generated"/>
                                    <pic:cNvPicPr>
                                      <a:picLocks noChangeAspect="1"/>
                                    </pic:cNvPicPr>
                                  </pic:nvPicPr>
                                  <pic:blipFill>
                                    <a:blip r:embed="rId17"/>
                                    <a:stretch>
                                      <a:fillRect/>
                                    </a:stretch>
                                  </pic:blipFill>
                                  <pic:spPr>
                                    <a:xfrm>
                                      <a:off x="0" y="0"/>
                                      <a:ext cx="4093615" cy="2087653"/>
                                    </a:xfrm>
                                    <a:prstGeom prst="rect">
                                      <a:avLst/>
                                    </a:prstGeom>
                                  </pic:spPr>
                                </pic:pic>
                              </a:graphicData>
                            </a:graphic>
                          </wp:inline>
                        </w:drawing>
                      </w:r>
                    </w:p>
                    <w:p w14:paraId="736E4493" w14:textId="77777777" w:rsidR="000576DC" w:rsidRPr="008937D8" w:rsidRDefault="000576DC" w:rsidP="000576DC">
                      <w:pPr>
                        <w:pStyle w:val="Caption"/>
                      </w:pPr>
                      <w:r>
                        <w:t xml:space="preserve">SOURCE: </w:t>
                      </w:r>
                      <w:r w:rsidRPr="00A95BBE">
                        <w:t>illest aut arumquatia consectur aspic to te si ni comnimod</w:t>
                      </w:r>
                    </w:p>
                    <w:p w14:paraId="6849B469" w14:textId="77777777" w:rsidR="002A4BF6" w:rsidRDefault="002A4BF6" w:rsidP="002A4BF6">
                      <w:pPr>
                        <w:pStyle w:val="Body"/>
                      </w:pPr>
                    </w:p>
                  </w:txbxContent>
                </v:textbox>
                <w10:wrap anchory="margin"/>
              </v:shape>
            </w:pict>
          </mc:Fallback>
        </mc:AlternateContent>
      </w:r>
    </w:p>
    <w:p w14:paraId="029CBBB0" w14:textId="77777777" w:rsidR="00E83B45" w:rsidRDefault="00E83B45" w:rsidP="008050C4"/>
    <w:p w14:paraId="51D8EF3B" w14:textId="77777777" w:rsidR="00E83B45" w:rsidRDefault="00E83B45" w:rsidP="008050C4"/>
    <w:p w14:paraId="0A5E8F4B" w14:textId="77777777" w:rsidR="00E83B45" w:rsidRDefault="00E83B45" w:rsidP="008050C4"/>
    <w:p w14:paraId="68ABE717" w14:textId="77777777" w:rsidR="00E83B45" w:rsidRDefault="00E83B45" w:rsidP="008050C4"/>
    <w:p w14:paraId="25CD5C10" w14:textId="77777777" w:rsidR="00E83B45" w:rsidRDefault="0035574D" w:rsidP="008050C4">
      <w:r>
        <w:rPr>
          <w:noProof/>
        </w:rPr>
        <mc:AlternateContent>
          <mc:Choice Requires="wps">
            <w:drawing>
              <wp:anchor distT="0" distB="0" distL="114300" distR="114300" simplePos="0" relativeHeight="252039168" behindDoc="0" locked="0" layoutInCell="1" allowOverlap="1" wp14:anchorId="1312BDA1" wp14:editId="510188BA">
                <wp:simplePos x="0" y="0"/>
                <wp:positionH relativeFrom="margin">
                  <wp:posOffset>4419600</wp:posOffset>
                </wp:positionH>
                <wp:positionV relativeFrom="page">
                  <wp:posOffset>2466975</wp:posOffset>
                </wp:positionV>
                <wp:extent cx="1990725" cy="238125"/>
                <wp:effectExtent l="0" t="0" r="0" b="0"/>
                <wp:wrapNone/>
                <wp:docPr id="144123799" name="Textbox 56"/>
                <wp:cNvGraphicFramePr/>
                <a:graphic xmlns:a="http://schemas.openxmlformats.org/drawingml/2006/main">
                  <a:graphicData uri="http://schemas.microsoft.com/office/word/2010/wordprocessingShape">
                    <wps:wsp>
                      <wps:cNvSpPr txBox="1"/>
                      <wps:spPr>
                        <a:xfrm>
                          <a:off x="0" y="0"/>
                          <a:ext cx="1990725" cy="238125"/>
                        </a:xfrm>
                        <a:prstGeom prst="rect">
                          <a:avLst/>
                        </a:prstGeom>
                      </wps:spPr>
                      <wps:txbx>
                        <w:txbxContent>
                          <w:p w14:paraId="4C7A72F1" w14:textId="77777777" w:rsidR="000576DC" w:rsidRDefault="000576DC" w:rsidP="00EB5131">
                            <w:pPr>
                              <w:pStyle w:val="SidebarHeading"/>
                            </w:pPr>
                            <w:r>
                              <w:t>Beati dolectae</w:t>
                            </w:r>
                          </w:p>
                          <w:p w14:paraId="1098540E" w14:textId="77777777" w:rsidR="000576DC" w:rsidRDefault="000576DC" w:rsidP="000576DC">
                            <w:pPr>
                              <w:pStyle w:val="SidebarBody"/>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312BDA1" id="Textbox 56" o:spid="_x0000_s1036" type="#_x0000_t202" style="position:absolute;margin-left:348pt;margin-top:194.25pt;width:156.75pt;height:18.75pt;z-index:252039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" filled="f" stroked="f">
                <v:textbox inset="0,0,0,0">
                  <w:txbxContent>
                    <w:p w14:paraId="4C7A72F1" w14:textId="77777777" w:rsidR="000576DC" w:rsidRDefault="000576DC" w:rsidP="00EB5131">
                      <w:pPr>
                        <w:pStyle w:val="SidebarHeading"/>
                      </w:pPr>
                      <w:r>
                        <w:t>Beati dolectae</w:t>
                      </w:r>
                    </w:p>
                    <w:p w14:paraId="1098540E" w14:textId="77777777" w:rsidR="000576DC" w:rsidRDefault="000576DC" w:rsidP="000576DC">
                      <w:pPr>
                        <w:pStyle w:val="SidebarBody"/>
                      </w:pPr>
                    </w:p>
                  </w:txbxContent>
                </v:textbox>
                <w10:wrap anchorx="margin" anchory="page"/>
              </v:shape>
            </w:pict>
          </mc:Fallback>
        </mc:AlternateContent>
      </w:r>
    </w:p>
    <w:p w14:paraId="52518B35" w14:textId="77777777" w:rsidR="00E83B45" w:rsidRDefault="0035574D" w:rsidP="008050C4">
      <w:r>
        <w:rPr>
          <w:noProof/>
        </w:rPr>
        <mc:AlternateContent>
          <mc:Choice Requires="wps">
            <w:drawing>
              <wp:anchor distT="0" distB="0" distL="114300" distR="114300" simplePos="0" relativeHeight="252027904" behindDoc="0" locked="0" layoutInCell="1" allowOverlap="1" wp14:anchorId="42E72D19" wp14:editId="39B9F6A4">
                <wp:simplePos x="0" y="0"/>
                <wp:positionH relativeFrom="column">
                  <wp:posOffset>5388610</wp:posOffset>
                </wp:positionH>
                <wp:positionV relativeFrom="page">
                  <wp:posOffset>4343400</wp:posOffset>
                </wp:positionV>
                <wp:extent cx="1106170" cy="471805"/>
                <wp:effectExtent l="0" t="0" r="0" b="0"/>
                <wp:wrapNone/>
                <wp:docPr id="144123787" name="Textbox 49"/>
                <wp:cNvGraphicFramePr/>
                <a:graphic xmlns:a="http://schemas.openxmlformats.org/drawingml/2006/main">
                  <a:graphicData uri="http://schemas.microsoft.com/office/word/2010/wordprocessingShape">
                    <wps:wsp>
                      <wps:cNvSpPr txBox="1"/>
                      <wps:spPr>
                        <a:xfrm>
                          <a:off x="0" y="0"/>
                          <a:ext cx="1106170" cy="471805"/>
                        </a:xfrm>
                        <a:prstGeom prst="rect">
                          <a:avLst/>
                        </a:prstGeom>
                      </wps:spPr>
                      <wps:txbx>
                        <w:txbxContent>
                          <w:p w14:paraId="4E0637DA" w14:textId="77777777" w:rsidR="006F1D71" w:rsidRDefault="006F1D71" w:rsidP="002A4BF6">
                            <w:pPr>
                              <w:pStyle w:val="InfographicDetail"/>
                            </w:pPr>
                            <w:r>
                              <w:t>Eprernat voluptatur?</w:t>
                            </w:r>
                          </w:p>
                          <w:p w14:paraId="5F997E76"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wps:txbx>
                      <wps:bodyPr wrap="square" lIns="0" tIns="0" rIns="0" bIns="0" rtlCol="0">
                        <a:noAutofit/>
                      </wps:bodyPr>
                    </wps:wsp>
                  </a:graphicData>
                </a:graphic>
              </wp:anchor>
            </w:drawing>
          </mc:Choice>
          <mc:Fallback>
            <w:pict>
              <v:shape w14:anchorId="42E72D19" id="Textbox 49" o:spid="_x0000_s1037" type="#_x0000_t202" style="position:absolute;margin-left:424.3pt;margin-top:342pt;width:87.1pt;height:37.15pt;z-index:25202790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" filled="f" stroked="f">
                <v:textbox inset="0,0,0,0">
                  <w:txbxContent>
                    <w:p w14:paraId="4E0637DA" w14:textId="77777777" w:rsidR="006F1D71" w:rsidRDefault="006F1D71" w:rsidP="002A4BF6">
                      <w:pPr>
                        <w:pStyle w:val="InfographicDetail"/>
                      </w:pPr>
                      <w:r>
                        <w:t>Eprernat voluptatur?</w:t>
                      </w:r>
                    </w:p>
                    <w:p w14:paraId="5F997E76"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v:textbox>
                <w10:wrap anchory="page"/>
              </v:shape>
            </w:pict>
          </mc:Fallback>
        </mc:AlternateContent>
      </w:r>
      <w:r>
        <w:rPr>
          <w:noProof/>
        </w:rPr>
        <mc:AlternateContent>
          <mc:Choice Requires="wps">
            <w:drawing>
              <wp:anchor distT="0" distB="0" distL="114300" distR="114300" simplePos="0" relativeHeight="252025856" behindDoc="0" locked="0" layoutInCell="1" allowOverlap="1" wp14:anchorId="2E37D443" wp14:editId="2ED6CA49">
                <wp:simplePos x="0" y="0"/>
                <wp:positionH relativeFrom="margin">
                  <wp:posOffset>5388610</wp:posOffset>
                </wp:positionH>
                <wp:positionV relativeFrom="page">
                  <wp:posOffset>3552825</wp:posOffset>
                </wp:positionV>
                <wp:extent cx="1106170" cy="471805"/>
                <wp:effectExtent l="0" t="0" r="0" b="0"/>
                <wp:wrapNone/>
                <wp:docPr id="144123785" name="Textbox 47"/>
                <wp:cNvGraphicFramePr/>
                <a:graphic xmlns:a="http://schemas.openxmlformats.org/drawingml/2006/main">
                  <a:graphicData uri="http://schemas.microsoft.com/office/word/2010/wordprocessingShape">
                    <wps:wsp>
                      <wps:cNvSpPr txBox="1"/>
                      <wps:spPr>
                        <a:xfrm>
                          <a:off x="0" y="0"/>
                          <a:ext cx="1106170" cy="471805"/>
                        </a:xfrm>
                        <a:prstGeom prst="rect">
                          <a:avLst/>
                        </a:prstGeom>
                      </wps:spPr>
                      <wps:txbx>
                        <w:txbxContent>
                          <w:p w14:paraId="60D1093C" w14:textId="77777777" w:rsidR="006F1D71" w:rsidRDefault="006F1D71" w:rsidP="002A4BF6">
                            <w:pPr>
                              <w:pStyle w:val="InfographicDetail"/>
                            </w:pPr>
                            <w:r>
                              <w:t>Eprernat voluptatur?</w:t>
                            </w:r>
                          </w:p>
                          <w:p w14:paraId="4E5C2F84"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wps:txbx>
                      <wps:bodyPr wrap="square" lIns="0" tIns="0" rIns="0" bIns="0" rtlCol="0">
                        <a:noAutofit/>
                      </wps:bodyPr>
                    </wps:wsp>
                  </a:graphicData>
                </a:graphic>
              </wp:anchor>
            </w:drawing>
          </mc:Choice>
          <mc:Fallback>
            <w:pict>
              <v:shape w14:anchorId="2E37D443" id="Textbox 47" o:spid="_x0000_s1038" type="#_x0000_t202" style="position:absolute;margin-left:424.3pt;margin-top:279.75pt;width:87.1pt;height:37.15pt;z-index:252025856;visibility:visible;mso-wrap-style:square;mso-wrap-distance-left:9pt;mso-wrap-distance-top:0;mso-wrap-distance-right:9pt;mso-wrap-distance-bottom:0;mso-position-horizontal:absolute;mso-position-horizontal-relative:margin;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" filled="f" stroked="f">
                <v:textbox inset="0,0,0,0">
                  <w:txbxContent>
                    <w:p w14:paraId="60D1093C" w14:textId="77777777" w:rsidR="006F1D71" w:rsidRDefault="006F1D71" w:rsidP="002A4BF6">
                      <w:pPr>
                        <w:pStyle w:val="InfographicDetail"/>
                      </w:pPr>
                      <w:r>
                        <w:t>Eprernat voluptatur?</w:t>
                      </w:r>
                    </w:p>
                    <w:p w14:paraId="4E5C2F84"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v:textbox>
                <w10:wrap anchorx="margin" anchory="page"/>
              </v:shape>
            </w:pict>
          </mc:Fallback>
        </mc:AlternateContent>
      </w:r>
      <w:r>
        <w:rPr>
          <w:noProof/>
        </w:rPr>
        <mc:AlternateContent>
          <mc:Choice Requires="wps">
            <w:drawing>
              <wp:anchor distT="0" distB="0" distL="114300" distR="114300" simplePos="0" relativeHeight="252023808" behindDoc="0" locked="0" layoutInCell="1" allowOverlap="1" wp14:anchorId="011B11FD" wp14:editId="068DC49F">
                <wp:simplePos x="0" y="0"/>
                <wp:positionH relativeFrom="column">
                  <wp:posOffset>5379085</wp:posOffset>
                </wp:positionH>
                <wp:positionV relativeFrom="page">
                  <wp:posOffset>2790825</wp:posOffset>
                </wp:positionV>
                <wp:extent cx="1106170" cy="471805"/>
                <wp:effectExtent l="0" t="0" r="0" b="0"/>
                <wp:wrapNone/>
                <wp:docPr id="144123783" name="Textbox 45"/>
                <wp:cNvGraphicFramePr/>
                <a:graphic xmlns:a="http://schemas.openxmlformats.org/drawingml/2006/main">
                  <a:graphicData uri="http://schemas.microsoft.com/office/word/2010/wordprocessingShape">
                    <wps:wsp>
                      <wps:cNvSpPr txBox="1"/>
                      <wps:spPr>
                        <a:xfrm>
                          <a:off x="0" y="0"/>
                          <a:ext cx="1106170" cy="471805"/>
                        </a:xfrm>
                        <a:prstGeom prst="rect">
                          <a:avLst/>
                        </a:prstGeom>
                      </wps:spPr>
                      <wps:txbx>
                        <w:txbxContent>
                          <w:p w14:paraId="77389C4C" w14:textId="77777777" w:rsidR="006F1D71" w:rsidRDefault="006F1D71" w:rsidP="002A4BF6">
                            <w:pPr>
                              <w:pStyle w:val="InfographicDetail"/>
                            </w:pPr>
                            <w:r>
                              <w:t>Eprernat voluptatur?</w:t>
                            </w:r>
                          </w:p>
                          <w:p w14:paraId="51D115E1"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wps:txbx>
                      <wps:bodyPr wrap="square" lIns="0" tIns="0" rIns="0" bIns="0" rtlCol="0">
                        <a:noAutofit/>
                      </wps:bodyPr>
                    </wps:wsp>
                  </a:graphicData>
                </a:graphic>
              </wp:anchor>
            </w:drawing>
          </mc:Choice>
          <mc:Fallback>
            <w:pict>
              <v:shape w14:anchorId="011B11FD" id="Textbox 45" o:spid="_x0000_s1039" type="#_x0000_t202" style="position:absolute;margin-left:423.55pt;margin-top:219.75pt;width:87.1pt;height:37.15pt;z-index:25202380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" filled="f" stroked="f">
                <v:textbox inset="0,0,0,0">
                  <w:txbxContent>
                    <w:p w14:paraId="77389C4C" w14:textId="77777777" w:rsidR="006F1D71" w:rsidRDefault="006F1D71" w:rsidP="002A4BF6">
                      <w:pPr>
                        <w:pStyle w:val="InfographicDetail"/>
                      </w:pPr>
                      <w:r>
                        <w:t>Eprernat voluptatur?</w:t>
                      </w:r>
                    </w:p>
                    <w:p w14:paraId="51D115E1"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v:textbox>
                <w10:wrap anchory="page"/>
              </v:shape>
            </w:pict>
          </mc:Fallback>
        </mc:AlternateContent>
      </w:r>
      <w:r>
        <w:rPr>
          <w:noProof/>
        </w:rPr>
        <mc:AlternateContent>
          <mc:Choice Requires="wps">
            <w:drawing>
              <wp:anchor distT="0" distB="0" distL="114300" distR="114300" simplePos="0" relativeHeight="252029952" behindDoc="0" locked="0" layoutInCell="1" allowOverlap="1" wp14:anchorId="07BCB39A" wp14:editId="6D42BD86">
                <wp:simplePos x="0" y="0"/>
                <wp:positionH relativeFrom="column">
                  <wp:posOffset>5379085</wp:posOffset>
                </wp:positionH>
                <wp:positionV relativeFrom="page">
                  <wp:posOffset>5133975</wp:posOffset>
                </wp:positionV>
                <wp:extent cx="1106170" cy="471805"/>
                <wp:effectExtent l="0" t="0" r="0" b="0"/>
                <wp:wrapNone/>
                <wp:docPr id="144123789" name="Textbox 51"/>
                <wp:cNvGraphicFramePr/>
                <a:graphic xmlns:a="http://schemas.openxmlformats.org/drawingml/2006/main">
                  <a:graphicData uri="http://schemas.microsoft.com/office/word/2010/wordprocessingShape">
                    <wps:wsp>
                      <wps:cNvSpPr txBox="1"/>
                      <wps:spPr>
                        <a:xfrm>
                          <a:off x="0" y="0"/>
                          <a:ext cx="1106170" cy="471805"/>
                        </a:xfrm>
                        <a:prstGeom prst="rect">
                          <a:avLst/>
                        </a:prstGeom>
                      </wps:spPr>
                      <wps:txbx>
                        <w:txbxContent>
                          <w:p w14:paraId="2C1E0855" w14:textId="77777777" w:rsidR="006F1D71" w:rsidRDefault="006F1D71" w:rsidP="002A4BF6">
                            <w:pPr>
                              <w:pStyle w:val="InfographicDetail"/>
                            </w:pPr>
                            <w:r>
                              <w:t>Eprernat voluptatur?</w:t>
                            </w:r>
                          </w:p>
                          <w:p w14:paraId="17326B17"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wps:txbx>
                      <wps:bodyPr wrap="square" lIns="0" tIns="0" rIns="0" bIns="0" rtlCol="0">
                        <a:noAutofit/>
                      </wps:bodyPr>
                    </wps:wsp>
                  </a:graphicData>
                </a:graphic>
              </wp:anchor>
            </w:drawing>
          </mc:Choice>
          <mc:Fallback>
            <w:pict>
              <v:shape w14:anchorId="07BCB39A" id="Textbox 51" o:spid="_x0000_s1040" type="#_x0000_t202" style="position:absolute;margin-left:423.55pt;margin-top:404.25pt;width:87.1pt;height:37.15pt;z-index:25202995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" filled="f" stroked="f">
                <v:textbox inset="0,0,0,0">
                  <w:txbxContent>
                    <w:p w14:paraId="2C1E0855" w14:textId="77777777" w:rsidR="006F1D71" w:rsidRDefault="006F1D71" w:rsidP="002A4BF6">
                      <w:pPr>
                        <w:pStyle w:val="InfographicDetail"/>
                      </w:pPr>
                      <w:r>
                        <w:t>Eprernat voluptatur?</w:t>
                      </w:r>
                    </w:p>
                    <w:p w14:paraId="17326B17" w14:textId="77777777" w:rsidR="006F1D71" w:rsidRDefault="006F1D71" w:rsidP="002A4BF6">
                      <w:pPr>
                        <w:pStyle w:val="InfographicDetail"/>
                      </w:pPr>
                      <w:r>
                        <w:t>Isime</w:t>
                      </w:r>
                      <w:r>
                        <w:rPr>
                          <w:spacing w:val="-12"/>
                        </w:rPr>
                        <w:t xml:space="preserve"> </w:t>
                      </w:r>
                      <w:r>
                        <w:t>perovid</w:t>
                      </w:r>
                      <w:r>
                        <w:rPr>
                          <w:spacing w:val="-12"/>
                        </w:rPr>
                        <w:t xml:space="preserve"> </w:t>
                      </w:r>
                      <w:r>
                        <w:t>quist, nonsequis</w:t>
                      </w:r>
                    </w:p>
                  </w:txbxContent>
                </v:textbox>
                <w10:wrap anchory="page"/>
              </v:shape>
            </w:pict>
          </mc:Fallback>
        </mc:AlternateContent>
      </w:r>
      <w:r>
        <w:rPr>
          <w:noProof/>
        </w:rPr>
        <mc:AlternateContent>
          <mc:Choice Requires="wps">
            <w:drawing>
              <wp:anchor distT="0" distB="0" distL="114300" distR="114300" simplePos="0" relativeHeight="252022784" behindDoc="0" locked="0" layoutInCell="1" allowOverlap="1" wp14:anchorId="346DA412" wp14:editId="6D3C1549">
                <wp:simplePos x="0" y="0"/>
                <wp:positionH relativeFrom="column">
                  <wp:posOffset>4287203</wp:posOffset>
                </wp:positionH>
                <wp:positionV relativeFrom="page">
                  <wp:posOffset>2809875</wp:posOffset>
                </wp:positionV>
                <wp:extent cx="848360" cy="391160"/>
                <wp:effectExtent l="0" t="0" r="0" b="0"/>
                <wp:wrapNone/>
                <wp:docPr id="144123782" name="Textbox 44"/>
                <wp:cNvGraphicFramePr/>
                <a:graphic xmlns:a="http://schemas.openxmlformats.org/drawingml/2006/main">
                  <a:graphicData uri="http://schemas.microsoft.com/office/word/2010/wordprocessingShape">
                    <wps:wsp>
                      <wps:cNvSpPr txBox="1"/>
                      <wps:spPr>
                        <a:xfrm>
                          <a:off x="0" y="0"/>
                          <a:ext cx="848360" cy="391160"/>
                        </a:xfrm>
                        <a:prstGeom prst="rect">
                          <a:avLst/>
                        </a:prstGeom>
                      </wps:spPr>
                      <wps:txbx>
                        <w:txbxContent>
                          <w:p w14:paraId="1B3F83FE" w14:textId="77777777" w:rsidR="006F1D71" w:rsidRDefault="006F1D71" w:rsidP="002A4BF6">
                            <w:pPr>
                              <w:pStyle w:val="InfographicNumber"/>
                            </w:pPr>
                            <w:r>
                              <w:t>XX%</w:t>
                            </w:r>
                          </w:p>
                        </w:txbxContent>
                      </wps:txbx>
                      <wps:bodyPr wrap="square" lIns="0" tIns="0" rIns="0" bIns="0" rtlCol="0">
                        <a:noAutofit/>
                      </wps:bodyPr>
                    </wps:wsp>
                  </a:graphicData>
                </a:graphic>
                <wp14:sizeRelH relativeFrom="margin">
                  <wp14:pctWidth>0</wp14:pctWidth>
                </wp14:sizeRelH>
              </wp:anchor>
            </w:drawing>
          </mc:Choice>
          <mc:Fallback>
            <w:pict>
              <v:shape w14:anchorId="346DA412" id="Textbox 44" o:spid="_x0000_s1041" type="#_x0000_t202" style="position:absolute;margin-left:337.6pt;margin-top:221.25pt;width:66.8pt;height:30.8pt;z-index:25202278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" filled="f" stroked="f">
                <v:textbox inset="0,0,0,0">
                  <w:txbxContent>
                    <w:p w14:paraId="1B3F83FE" w14:textId="77777777" w:rsidR="006F1D71" w:rsidRDefault="006F1D71" w:rsidP="002A4BF6">
                      <w:pPr>
                        <w:pStyle w:val="InfographicNumber"/>
                      </w:pPr>
                      <w:r>
                        <w:t>XX%</w:t>
                      </w:r>
                    </w:p>
                  </w:txbxContent>
                </v:textbox>
                <w10:wrap anchory="page"/>
              </v:shape>
            </w:pict>
          </mc:Fallback>
        </mc:AlternateContent>
      </w:r>
      <w:r>
        <w:rPr>
          <w:noProof/>
        </w:rPr>
        <mc:AlternateContent>
          <mc:Choice Requires="wps">
            <w:drawing>
              <wp:anchor distT="0" distB="0" distL="114300" distR="114300" simplePos="0" relativeHeight="252012544" behindDoc="0" locked="0" layoutInCell="1" allowOverlap="1" wp14:anchorId="35098E0D" wp14:editId="4A9B5E37">
                <wp:simplePos x="0" y="0"/>
                <wp:positionH relativeFrom="column">
                  <wp:posOffset>5269865</wp:posOffset>
                </wp:positionH>
                <wp:positionV relativeFrom="page">
                  <wp:posOffset>2743200</wp:posOffset>
                </wp:positionV>
                <wp:extent cx="1270" cy="562610"/>
                <wp:effectExtent l="0" t="0" r="36830" b="27940"/>
                <wp:wrapNone/>
                <wp:docPr id="61" name="Graphic 35"/>
                <wp:cNvGraphicFramePr/>
                <a:graphic xmlns:a="http://schemas.openxmlformats.org/drawingml/2006/main">
                  <a:graphicData uri="http://schemas.microsoft.com/office/word/2010/wordprocessingShape">
                    <wps:wsp>
                      <wps:cNvSpPr/>
                      <wps:spPr>
                        <a:xfrm>
                          <a:off x="0" y="0"/>
                          <a:ext cx="1270" cy="562610"/>
                        </a:xfrm>
                        <a:custGeom>
                          <a:avLst/>
                          <a:gdLst/>
                          <a:ahLst/>
                          <a:cxnLst/>
                          <a:rect l="l" t="t" r="r" b="b"/>
                          <a:pathLst>
                            <a:path h="562610">
                              <a:moveTo>
                                <a:pt x="0" y="0"/>
                              </a:moveTo>
                              <a:lnTo>
                                <a:pt x="0" y="562356"/>
                              </a:lnTo>
                            </a:path>
                          </a:pathLst>
                        </a:custGeom>
                        <a:ln w="19050">
                          <a:solidFill>
                            <a:schemeClr val="accent1"/>
                          </a:solidFill>
                          <a:prstDash val="solid"/>
                        </a:ln>
                      </wps:spPr>
                      <wps:bodyPr wrap="square" lIns="0" tIns="0" rIns="0" bIns="0" rtlCol="0">
                        <a:prstTxWarp prst="textNoShape">
                          <a:avLst/>
                        </a:prstTxWarp>
                        <a:noAutofit/>
                      </wps:bodyPr>
                    </wps:wsp>
                  </a:graphicData>
                </a:graphic>
              </wp:anchor>
            </w:drawing>
          </mc:Choice>
          <mc:Fallback>
            <w:pict>
              <v:shape w14:anchorId="584263F5" id="Graphic 35" o:spid="_x0000_s1026" style="position:absolute;margin-left:414.95pt;margin-top:3in;width:.1pt;height:44.3pt;z-index:252012544;visibility:visible;mso-wrap-style:square;mso-wrap-distance-left:9pt;mso-wrap-distance-top:0;mso-wrap-distance-right:9pt;mso-wrap-distance-bottom:0;mso-position-horizontal:absolute;mso-position-horizontal-relative:text;mso-position-vertical:absolute;mso-position-vertical-relative:page;v-text-anchor:top" coordsize="1270,5626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" path="m,l,562356e" filled="f" strokecolor="#00ade3 [3204]" strokeweight="1.5pt">
                <v:path arrowok="t"/>
                <w10:wrap anchory="page"/>
              </v:shape>
            </w:pict>
          </mc:Fallback>
        </mc:AlternateContent>
      </w:r>
    </w:p>
    <w:p w14:paraId="1D564F57" w14:textId="77777777" w:rsidR="00E83B45" w:rsidRDefault="00E83B45" w:rsidP="008050C4"/>
    <w:p w14:paraId="132E8357" w14:textId="77777777" w:rsidR="00E83B45" w:rsidRDefault="0035574D" w:rsidP="008050C4">
      <w:r>
        <w:rPr>
          <w:noProof/>
        </w:rPr>
        <mc:AlternateContent>
          <mc:Choice Requires="wps">
            <w:drawing>
              <wp:anchor distT="0" distB="0" distL="114300" distR="114300" simplePos="0" relativeHeight="252013568" behindDoc="0" locked="0" layoutInCell="1" allowOverlap="1" wp14:anchorId="457A477C" wp14:editId="7F154246">
                <wp:simplePos x="0" y="0"/>
                <wp:positionH relativeFrom="column">
                  <wp:posOffset>5270500</wp:posOffset>
                </wp:positionH>
                <wp:positionV relativeFrom="page">
                  <wp:posOffset>3505200</wp:posOffset>
                </wp:positionV>
                <wp:extent cx="1270" cy="562610"/>
                <wp:effectExtent l="0" t="0" r="36830" b="27940"/>
                <wp:wrapNone/>
                <wp:docPr id="62" name="Graphic 36"/>
                <wp:cNvGraphicFramePr/>
                <a:graphic xmlns:a="http://schemas.openxmlformats.org/drawingml/2006/main">
                  <a:graphicData uri="http://schemas.microsoft.com/office/word/2010/wordprocessingShape">
                    <wps:wsp>
                      <wps:cNvSpPr/>
                      <wps:spPr>
                        <a:xfrm>
                          <a:off x="0" y="0"/>
                          <a:ext cx="1270" cy="562610"/>
                        </a:xfrm>
                        <a:custGeom>
                          <a:avLst/>
                          <a:gdLst/>
                          <a:ahLst/>
                          <a:cxnLst/>
                          <a:rect l="l" t="t" r="r" b="b"/>
                          <a:pathLst>
                            <a:path h="562610">
                              <a:moveTo>
                                <a:pt x="0" y="0"/>
                              </a:moveTo>
                              <a:lnTo>
                                <a:pt x="0" y="562356"/>
                              </a:lnTo>
                            </a:path>
                          </a:pathLst>
                        </a:custGeom>
                        <a:ln w="19050">
                          <a:solidFill>
                            <a:schemeClr val="accent1"/>
                          </a:solidFill>
                          <a:prstDash val="solid"/>
                        </a:ln>
                      </wps:spPr>
                      <wps:bodyPr wrap="square" lIns="0" tIns="0" rIns="0" bIns="0" rtlCol="0">
                        <a:prstTxWarp prst="textNoShape">
                          <a:avLst/>
                        </a:prstTxWarp>
                        <a:noAutofit/>
                      </wps:bodyPr>
                    </wps:wsp>
                  </a:graphicData>
                </a:graphic>
              </wp:anchor>
            </w:drawing>
          </mc:Choice>
          <mc:Fallback>
            <w:pict>
              <v:shape w14:anchorId="6ECC01C2" id="Graphic 36" o:spid="_x0000_s1026" style="position:absolute;margin-left:415pt;margin-top:276pt;width:.1pt;height:44.3pt;z-index:252013568;visibility:visible;mso-wrap-style:square;mso-wrap-distance-left:9pt;mso-wrap-distance-top:0;mso-wrap-distance-right:9pt;mso-wrap-distance-bottom:0;mso-position-horizontal:absolute;mso-position-horizontal-relative:text;mso-position-vertical:absolute;mso-position-vertical-relative:page;v-text-anchor:top" coordsize="1270,5626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" path="m,l,562356e" filled="f" strokecolor="#00ade3 [3204]" strokeweight="1.5pt">
                <v:path arrowok="t"/>
                <w10:wrap anchory="page"/>
              </v:shape>
            </w:pict>
          </mc:Fallback>
        </mc:AlternateContent>
      </w:r>
    </w:p>
    <w:p w14:paraId="7A716610" w14:textId="77777777" w:rsidR="00E83B45" w:rsidRDefault="0035574D" w:rsidP="008050C4">
      <w:r>
        <w:rPr>
          <w:noProof/>
        </w:rPr>
        <mc:AlternateContent>
          <mc:Choice Requires="wps">
            <w:drawing>
              <wp:anchor distT="0" distB="0" distL="114300" distR="114300" simplePos="0" relativeHeight="252024832" behindDoc="0" locked="0" layoutInCell="1" allowOverlap="1" wp14:anchorId="6D9C7CA6" wp14:editId="2766EADC">
                <wp:simplePos x="0" y="0"/>
                <wp:positionH relativeFrom="column">
                  <wp:posOffset>4343083</wp:posOffset>
                </wp:positionH>
                <wp:positionV relativeFrom="page">
                  <wp:posOffset>3581400</wp:posOffset>
                </wp:positionV>
                <wp:extent cx="794385" cy="391160"/>
                <wp:effectExtent l="0" t="0" r="0" b="0"/>
                <wp:wrapNone/>
                <wp:docPr id="144123784" name="Textbox 46"/>
                <wp:cNvGraphicFramePr/>
                <a:graphic xmlns:a="http://schemas.openxmlformats.org/drawingml/2006/main">
                  <a:graphicData uri="http://schemas.microsoft.com/office/word/2010/wordprocessingShape">
                    <wps:wsp>
                      <wps:cNvSpPr txBox="1"/>
                      <wps:spPr>
                        <a:xfrm>
                          <a:off x="0" y="0"/>
                          <a:ext cx="794385" cy="391160"/>
                        </a:xfrm>
                        <a:prstGeom prst="rect">
                          <a:avLst/>
                        </a:prstGeom>
                      </wps:spPr>
                      <wps:txbx>
                        <w:txbxContent>
                          <w:p w14:paraId="0BED603E" w14:textId="77777777" w:rsidR="006F1D71" w:rsidRDefault="006F1D71" w:rsidP="002A4BF6">
                            <w:pPr>
                              <w:pStyle w:val="InfographicNumber"/>
                            </w:pPr>
                            <w:r>
                              <w:t>XXX</w:t>
                            </w:r>
                          </w:p>
                        </w:txbxContent>
                      </wps:txbx>
                      <wps:bodyPr wrap="square" lIns="0" tIns="0" rIns="0" bIns="0" rtlCol="0">
                        <a:noAutofit/>
                      </wps:bodyPr>
                    </wps:wsp>
                  </a:graphicData>
                </a:graphic>
                <wp14:sizeRelH relativeFrom="margin">
                  <wp14:pctWidth>0</wp14:pctWidth>
                </wp14:sizeRelH>
              </wp:anchor>
            </w:drawing>
          </mc:Choice>
          <mc:Fallback>
            <w:pict>
              <v:shape w14:anchorId="6D9C7CA6" id="Textbox 46" o:spid="_x0000_s1042" type="#_x0000_t202" style="position:absolute;margin-left:342pt;margin-top:282pt;width:62.55pt;height:30.8pt;z-index:25202483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" filled="f" stroked="f">
                <v:textbox inset="0,0,0,0">
                  <w:txbxContent>
                    <w:p w14:paraId="0BED603E" w14:textId="77777777" w:rsidR="006F1D71" w:rsidRDefault="006F1D71" w:rsidP="002A4BF6">
                      <w:pPr>
                        <w:pStyle w:val="InfographicNumber"/>
                      </w:pPr>
                      <w:r>
                        <w:t>XXX</w:t>
                      </w:r>
                    </w:p>
                  </w:txbxContent>
                </v:textbox>
                <w10:wrap anchory="page"/>
              </v:shape>
            </w:pict>
          </mc:Fallback>
        </mc:AlternateContent>
      </w:r>
    </w:p>
    <w:p w14:paraId="6B655C43" w14:textId="77777777" w:rsidR="00E83B45" w:rsidRDefault="00E83B45" w:rsidP="008050C4"/>
    <w:p w14:paraId="2A91581F" w14:textId="77777777" w:rsidR="00E83B45" w:rsidRDefault="0035574D" w:rsidP="008050C4">
      <w:r>
        <w:rPr>
          <w:noProof/>
        </w:rPr>
        <mc:AlternateContent>
          <mc:Choice Requires="wps">
            <w:drawing>
              <wp:anchor distT="0" distB="0" distL="114300" distR="114300" simplePos="0" relativeHeight="252026880" behindDoc="0" locked="0" layoutInCell="1" allowOverlap="1" wp14:anchorId="324CCBD2" wp14:editId="4733FF38">
                <wp:simplePos x="0" y="0"/>
                <wp:positionH relativeFrom="column">
                  <wp:posOffset>4362133</wp:posOffset>
                </wp:positionH>
                <wp:positionV relativeFrom="page">
                  <wp:posOffset>4371975</wp:posOffset>
                </wp:positionV>
                <wp:extent cx="775335" cy="391160"/>
                <wp:effectExtent l="0" t="0" r="0" b="0"/>
                <wp:wrapNone/>
                <wp:docPr id="144123786" name="Textbox 48"/>
                <wp:cNvGraphicFramePr/>
                <a:graphic xmlns:a="http://schemas.openxmlformats.org/drawingml/2006/main">
                  <a:graphicData uri="http://schemas.microsoft.com/office/word/2010/wordprocessingShape">
                    <wps:wsp>
                      <wps:cNvSpPr txBox="1"/>
                      <wps:spPr>
                        <a:xfrm>
                          <a:off x="0" y="0"/>
                          <a:ext cx="775335" cy="391160"/>
                        </a:xfrm>
                        <a:prstGeom prst="rect">
                          <a:avLst/>
                        </a:prstGeom>
                      </wps:spPr>
                      <wps:txbx>
                        <w:txbxContent>
                          <w:p w14:paraId="75151F9D" w14:textId="77777777" w:rsidR="006F1D71" w:rsidRDefault="006F1D71" w:rsidP="002A4BF6">
                            <w:pPr>
                              <w:pStyle w:val="InfographicNumber"/>
                            </w:pPr>
                            <w:r>
                              <w:t>XXX</w:t>
                            </w:r>
                          </w:p>
                        </w:txbxContent>
                      </wps:txbx>
                      <wps:bodyPr wrap="square" lIns="0" tIns="0" rIns="0" bIns="0" rtlCol="0">
                        <a:noAutofit/>
                      </wps:bodyPr>
                    </wps:wsp>
                  </a:graphicData>
                </a:graphic>
                <wp14:sizeRelH relativeFrom="margin">
                  <wp14:pctWidth>0</wp14:pctWidth>
                </wp14:sizeRelH>
              </wp:anchor>
            </w:drawing>
          </mc:Choice>
          <mc:Fallback>
            <w:pict>
              <v:shape w14:anchorId="324CCBD2" id="Textbox 48" o:spid="_x0000_s1043" type="#_x0000_t202" style="position:absolute;margin-left:343.5pt;margin-top:344.25pt;width:61.05pt;height:30.8pt;z-index:252026880;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" filled="f" stroked="f">
                <v:textbox inset="0,0,0,0">
                  <w:txbxContent>
                    <w:p w14:paraId="75151F9D" w14:textId="77777777" w:rsidR="006F1D71" w:rsidRDefault="006F1D71" w:rsidP="002A4BF6">
                      <w:pPr>
                        <w:pStyle w:val="InfographicNumber"/>
                      </w:pPr>
                      <w:r>
                        <w:t>XXX</w:t>
                      </w:r>
                    </w:p>
                  </w:txbxContent>
                </v:textbox>
                <w10:wrap anchory="page"/>
              </v:shape>
            </w:pict>
          </mc:Fallback>
        </mc:AlternateContent>
      </w:r>
      <w:r>
        <w:rPr>
          <w:noProof/>
        </w:rPr>
        <mc:AlternateContent>
          <mc:Choice Requires="wps">
            <w:drawing>
              <wp:anchor distT="0" distB="0" distL="114300" distR="114300" simplePos="0" relativeHeight="252014592" behindDoc="0" locked="0" layoutInCell="1" allowOverlap="1" wp14:anchorId="30D2EF92" wp14:editId="273D80EB">
                <wp:simplePos x="0" y="0"/>
                <wp:positionH relativeFrom="column">
                  <wp:posOffset>5269865</wp:posOffset>
                </wp:positionH>
                <wp:positionV relativeFrom="page">
                  <wp:posOffset>4295775</wp:posOffset>
                </wp:positionV>
                <wp:extent cx="1270" cy="562610"/>
                <wp:effectExtent l="0" t="0" r="36830" b="27940"/>
                <wp:wrapNone/>
                <wp:docPr id="63" name="Graphic 37"/>
                <wp:cNvGraphicFramePr/>
                <a:graphic xmlns:a="http://schemas.openxmlformats.org/drawingml/2006/main">
                  <a:graphicData uri="http://schemas.microsoft.com/office/word/2010/wordprocessingShape">
                    <wps:wsp>
                      <wps:cNvSpPr/>
                      <wps:spPr>
                        <a:xfrm>
                          <a:off x="0" y="0"/>
                          <a:ext cx="1270" cy="562610"/>
                        </a:xfrm>
                        <a:custGeom>
                          <a:avLst/>
                          <a:gdLst/>
                          <a:ahLst/>
                          <a:cxnLst/>
                          <a:rect l="l" t="t" r="r" b="b"/>
                          <a:pathLst>
                            <a:path h="562610">
                              <a:moveTo>
                                <a:pt x="0" y="0"/>
                              </a:moveTo>
                              <a:lnTo>
                                <a:pt x="0" y="562356"/>
                              </a:lnTo>
                            </a:path>
                          </a:pathLst>
                        </a:custGeom>
                        <a:ln w="19050">
                          <a:solidFill>
                            <a:schemeClr val="accent1"/>
                          </a:solidFill>
                          <a:prstDash val="solid"/>
                        </a:ln>
                      </wps:spPr>
                      <wps:bodyPr wrap="square" lIns="0" tIns="0" rIns="0" bIns="0" rtlCol="0">
                        <a:prstTxWarp prst="textNoShape">
                          <a:avLst/>
                        </a:prstTxWarp>
                        <a:noAutofit/>
                      </wps:bodyPr>
                    </wps:wsp>
                  </a:graphicData>
                </a:graphic>
              </wp:anchor>
            </w:drawing>
          </mc:Choice>
          <mc:Fallback>
            <w:pict>
              <v:shape w14:anchorId="12A625B6" id="Graphic 37" o:spid="_x0000_s1026" style="position:absolute;margin-left:414.95pt;margin-top:338.25pt;width:.1pt;height:44.3pt;z-index:252014592;visibility:visible;mso-wrap-style:square;mso-wrap-distance-left:9pt;mso-wrap-distance-top:0;mso-wrap-distance-right:9pt;mso-wrap-distance-bottom:0;mso-position-horizontal:absolute;mso-position-horizontal-relative:text;mso-position-vertical:absolute;mso-position-vertical-relative:page;v-text-anchor:top" coordsize="1270,5626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" path="m,l,562356e" filled="f" strokecolor="#00ade3 [3204]" strokeweight="1.5pt">
                <v:path arrowok="t"/>
                <w10:wrap anchory="page"/>
              </v:shape>
            </w:pict>
          </mc:Fallback>
        </mc:AlternateContent>
      </w:r>
    </w:p>
    <w:p w14:paraId="24EE78C0" w14:textId="77777777" w:rsidR="00E83B45" w:rsidRDefault="0035574D" w:rsidP="008050C4">
      <w:r>
        <w:rPr>
          <w:noProof/>
        </w:rPr>
        <mc:AlternateContent>
          <mc:Choice Requires="wps">
            <w:drawing>
              <wp:anchor distT="0" distB="0" distL="114300" distR="114300" simplePos="0" relativeHeight="252035072" behindDoc="0" locked="0" layoutInCell="1" allowOverlap="1" wp14:anchorId="7D8778C8" wp14:editId="51318073">
                <wp:simplePos x="0" y="0"/>
                <wp:positionH relativeFrom="margin">
                  <wp:posOffset>4429125</wp:posOffset>
                </wp:positionH>
                <wp:positionV relativeFrom="page">
                  <wp:posOffset>6029325</wp:posOffset>
                </wp:positionV>
                <wp:extent cx="1990725" cy="2505075"/>
                <wp:effectExtent l="0" t="0" r="0" b="0"/>
                <wp:wrapNone/>
                <wp:docPr id="144123794" name="Textbox 56"/>
                <wp:cNvGraphicFramePr/>
                <a:graphic xmlns:a="http://schemas.openxmlformats.org/drawingml/2006/main">
                  <a:graphicData uri="http://schemas.microsoft.com/office/word/2010/wordprocessingShape">
                    <wps:wsp>
                      <wps:cNvSpPr txBox="1"/>
                      <wps:spPr>
                        <a:xfrm>
                          <a:off x="0" y="0"/>
                          <a:ext cx="1990725" cy="2505075"/>
                        </a:xfrm>
                        <a:prstGeom prst="rect">
                          <a:avLst/>
                        </a:prstGeom>
                      </wps:spPr>
                      <wps:txbx>
                        <w:txbxContent>
                          <w:p w14:paraId="09E8D765" w14:textId="77777777" w:rsidR="006F1D71" w:rsidRDefault="006F1D71" w:rsidP="000576DC">
                            <w:pPr>
                              <w:pStyle w:val="SidebarBody"/>
                            </w:pPr>
                            <w:r>
                              <w:rPr>
                                <w:b/>
                              </w:rPr>
                              <w:t xml:space="preserve">Beati dolectae. </w:t>
                            </w:r>
                            <w:r>
                              <w:t>Musam adis quatqua speribus, quas sunt omnimi, es qui te doluptatqui rempos excest, volut del ipsa ium</w:t>
                            </w:r>
                            <w:r>
                              <w:rPr>
                                <w:spacing w:val="-6"/>
                              </w:rPr>
                              <w:t xml:space="preserve"> </w:t>
                            </w:r>
                            <w:r>
                              <w:t>corum</w:t>
                            </w:r>
                            <w:r>
                              <w:rPr>
                                <w:spacing w:val="-6"/>
                              </w:rPr>
                              <w:t xml:space="preserve"> </w:t>
                            </w:r>
                            <w:r>
                              <w:t>volor</w:t>
                            </w:r>
                            <w:r>
                              <w:rPr>
                                <w:spacing w:val="-6"/>
                              </w:rPr>
                              <w:t xml:space="preserve"> </w:t>
                            </w:r>
                            <w:r>
                              <w:t>mo</w:t>
                            </w:r>
                            <w:r>
                              <w:rPr>
                                <w:spacing w:val="-6"/>
                              </w:rPr>
                              <w:t xml:space="preserve"> </w:t>
                            </w:r>
                            <w:r>
                              <w:t>qui</w:t>
                            </w:r>
                            <w:r>
                              <w:rPr>
                                <w:spacing w:val="-6"/>
                              </w:rPr>
                              <w:t xml:space="preserve"> </w:t>
                            </w:r>
                            <w:r>
                              <w:t>tem</w:t>
                            </w:r>
                            <w:r>
                              <w:rPr>
                                <w:spacing w:val="-6"/>
                              </w:rPr>
                              <w:t xml:space="preserve"> </w:t>
                            </w:r>
                            <w:r>
                              <w:t>dolupta</w:t>
                            </w:r>
                            <w:r>
                              <w:rPr>
                                <w:spacing w:val="-6"/>
                              </w:rPr>
                              <w:t xml:space="preserve"> </w:t>
                            </w:r>
                            <w:r>
                              <w:t>estiust</w:t>
                            </w:r>
                            <w:r w:rsidR="0035574D">
                              <w:t>. speribus, quas sunt omnimi, es qui te doluptatqui rempos excest, volut del ipsa ium</w:t>
                            </w:r>
                            <w:r w:rsidR="0035574D">
                              <w:rPr>
                                <w:spacing w:val="-6"/>
                              </w:rPr>
                              <w:t xml:space="preserve"> </w:t>
                            </w:r>
                            <w:r w:rsidR="0035574D">
                              <w:t>corum</w:t>
                            </w:r>
                            <w:r w:rsidR="0035574D">
                              <w:rPr>
                                <w:spacing w:val="-6"/>
                              </w:rPr>
                              <w:t xml:space="preserve"> </w:t>
                            </w:r>
                            <w:r w:rsidR="0035574D">
                              <w:t>volor</w:t>
                            </w:r>
                            <w:r w:rsidR="0035574D">
                              <w:rPr>
                                <w:spacing w:val="-6"/>
                              </w:rPr>
                              <w:t xml:space="preserve"> </w:t>
                            </w:r>
                            <w:r w:rsidR="0035574D">
                              <w:t>mo</w:t>
                            </w:r>
                            <w:r w:rsidR="0035574D">
                              <w:rPr>
                                <w:spacing w:val="-6"/>
                              </w:rPr>
                              <w:t xml:space="preserve"> </w:t>
                            </w:r>
                            <w:r w:rsidR="0035574D">
                              <w:t>qui</w:t>
                            </w:r>
                            <w:r w:rsidR="0035574D">
                              <w:rPr>
                                <w:spacing w:val="-6"/>
                              </w:rPr>
                              <w:t xml:space="preserve"> </w:t>
                            </w:r>
                            <w:r w:rsidR="0035574D">
                              <w:t>tem</w:t>
                            </w:r>
                            <w:r w:rsidR="0035574D">
                              <w:rPr>
                                <w:spacing w:val="-6"/>
                              </w:rPr>
                              <w:t xml:space="preserve"> </w:t>
                            </w:r>
                            <w:r w:rsidR="0035574D">
                              <w:t>dolupta</w:t>
                            </w:r>
                            <w:r w:rsidR="0035574D">
                              <w:rPr>
                                <w:spacing w:val="-6"/>
                              </w:rPr>
                              <w:t xml:space="preserve"> </w:t>
                            </w:r>
                            <w:r w:rsidR="0035574D">
                              <w:t>estiust. speribus, quas sunt omnimi, es qui te doluptatqui rempos excest, volut del ipsa ium</w:t>
                            </w:r>
                            <w:r w:rsidR="0035574D">
                              <w:rPr>
                                <w:spacing w:val="-6"/>
                              </w:rPr>
                              <w:t xml:space="preserve"> </w:t>
                            </w:r>
                            <w:r w:rsidR="0035574D">
                              <w:t>corum</w:t>
                            </w:r>
                            <w:r w:rsidR="0035574D">
                              <w:rPr>
                                <w:spacing w:val="-6"/>
                              </w:rPr>
                              <w:t xml:space="preserve"> </w:t>
                            </w:r>
                            <w:r w:rsidR="0035574D">
                              <w:t>volor</w:t>
                            </w:r>
                            <w:r w:rsidR="0035574D">
                              <w:rPr>
                                <w:spacing w:val="-6"/>
                              </w:rPr>
                              <w:t xml:space="preserve"> </w:t>
                            </w:r>
                            <w:r w:rsidR="0035574D">
                              <w:t>mo</w:t>
                            </w:r>
                            <w:r w:rsidR="0035574D">
                              <w:rPr>
                                <w:spacing w:val="-6"/>
                              </w:rPr>
                              <w:t xml:space="preserve"> </w:t>
                            </w:r>
                            <w:r w:rsidR="0035574D">
                              <w:t>qui</w:t>
                            </w:r>
                            <w:r w:rsidR="0035574D">
                              <w:rPr>
                                <w:spacing w:val="-6"/>
                              </w:rPr>
                              <w:t xml:space="preserve"> </w:t>
                            </w:r>
                            <w:r w:rsidR="0035574D">
                              <w:t>tem</w:t>
                            </w:r>
                            <w:r w:rsidR="0035574D">
                              <w:rPr>
                                <w:spacing w:val="-6"/>
                              </w:rPr>
                              <w:t xml:space="preserve"> </w:t>
                            </w:r>
                            <w:r w:rsidR="0035574D">
                              <w:t>dolupta</w:t>
                            </w:r>
                            <w:r w:rsidR="0035574D">
                              <w:rPr>
                                <w:spacing w:val="-6"/>
                              </w:rPr>
                              <w:t xml:space="preserve"> </w:t>
                            </w:r>
                            <w:r w:rsidR="0035574D">
                              <w:t>estiust</w:t>
                            </w:r>
                          </w:p>
                          <w:p w14:paraId="449BE734" w14:textId="77777777" w:rsidR="006F1D71" w:rsidRDefault="006F1D71" w:rsidP="000576DC">
                            <w:pPr>
                              <w:pStyle w:val="SidebarBody"/>
                            </w:pPr>
                          </w:p>
                        </w:txbxContent>
                      </wps:txbx>
                      <wps:bodyPr wrap="square" lIns="0" tIns="0" rIns="0" bIns="0" rtlCol="0">
                        <a:spAutoFit/>
                      </wps:bodyPr>
                    </wps:wsp>
                  </a:graphicData>
                </a:graphic>
                <wp14:sizeRelH relativeFrom="margin">
                  <wp14:pctWidth>0</wp14:pctWidth>
                </wp14:sizeRelH>
                <wp14:sizeRelV relativeFrom="margin">
                  <wp14:pctHeight>0</wp14:pctHeight>
                </wp14:sizeRelV>
              </wp:anchor>
            </w:drawing>
          </mc:Choice>
          <mc:Fallback>
            <w:pict>
              <v:shape w14:anchorId="7D8778C8" id="_x0000_s1044" type="#_x0000_t202" style="position:absolute;margin-left:348.75pt;margin-top:474.75pt;width:156.75pt;height:197.25pt;z-index:2520350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" filled="f" stroked="f">
                <v:textbox style="mso-fit-shape-to-text:t" inset="0,0,0,0">
                  <w:txbxContent>
                    <w:p w14:paraId="09E8D765" w14:textId="77777777" w:rsidR="006F1D71" w:rsidRDefault="006F1D71" w:rsidP="000576DC">
                      <w:pPr>
                        <w:pStyle w:val="SidebarBody"/>
                      </w:pPr>
                      <w:r>
                        <w:rPr>
                          <w:b/>
                        </w:rPr>
                        <w:t xml:space="preserve">Beati dolectae. </w:t>
                      </w:r>
                      <w:r>
                        <w:t>Musam adis quatqua speribus, quas sunt omnimi, es qui te doluptatqui rempos excest, volut del ipsa ium</w:t>
                      </w:r>
                      <w:r>
                        <w:rPr>
                          <w:spacing w:val="-6"/>
                        </w:rPr>
                        <w:t xml:space="preserve"> </w:t>
                      </w:r>
                      <w:r>
                        <w:t>corum</w:t>
                      </w:r>
                      <w:r>
                        <w:rPr>
                          <w:spacing w:val="-6"/>
                        </w:rPr>
                        <w:t xml:space="preserve"> </w:t>
                      </w:r>
                      <w:r>
                        <w:t>volor</w:t>
                      </w:r>
                      <w:r>
                        <w:rPr>
                          <w:spacing w:val="-6"/>
                        </w:rPr>
                        <w:t xml:space="preserve"> </w:t>
                      </w:r>
                      <w:r>
                        <w:t>mo</w:t>
                      </w:r>
                      <w:r>
                        <w:rPr>
                          <w:spacing w:val="-6"/>
                        </w:rPr>
                        <w:t xml:space="preserve"> </w:t>
                      </w:r>
                      <w:r>
                        <w:t>qui</w:t>
                      </w:r>
                      <w:r>
                        <w:rPr>
                          <w:spacing w:val="-6"/>
                        </w:rPr>
                        <w:t xml:space="preserve"> </w:t>
                      </w:r>
                      <w:r>
                        <w:t>tem</w:t>
                      </w:r>
                      <w:r>
                        <w:rPr>
                          <w:spacing w:val="-6"/>
                        </w:rPr>
                        <w:t xml:space="preserve"> </w:t>
                      </w:r>
                      <w:r>
                        <w:t>dolupta</w:t>
                      </w:r>
                      <w:r>
                        <w:rPr>
                          <w:spacing w:val="-6"/>
                        </w:rPr>
                        <w:t xml:space="preserve"> </w:t>
                      </w:r>
                      <w:r>
                        <w:t>estiust</w:t>
                      </w:r>
                      <w:r w:rsidR="0035574D">
                        <w:t>. speribus, quas sunt omnimi, es qui te doluptatqui rempos excest, volut del ipsa ium</w:t>
                      </w:r>
                      <w:r w:rsidR="0035574D">
                        <w:rPr>
                          <w:spacing w:val="-6"/>
                        </w:rPr>
                        <w:t xml:space="preserve"> </w:t>
                      </w:r>
                      <w:r w:rsidR="0035574D">
                        <w:t>corum</w:t>
                      </w:r>
                      <w:r w:rsidR="0035574D">
                        <w:rPr>
                          <w:spacing w:val="-6"/>
                        </w:rPr>
                        <w:t xml:space="preserve"> </w:t>
                      </w:r>
                      <w:r w:rsidR="0035574D">
                        <w:t>volor</w:t>
                      </w:r>
                      <w:r w:rsidR="0035574D">
                        <w:rPr>
                          <w:spacing w:val="-6"/>
                        </w:rPr>
                        <w:t xml:space="preserve"> </w:t>
                      </w:r>
                      <w:r w:rsidR="0035574D">
                        <w:t>mo</w:t>
                      </w:r>
                      <w:r w:rsidR="0035574D">
                        <w:rPr>
                          <w:spacing w:val="-6"/>
                        </w:rPr>
                        <w:t xml:space="preserve"> </w:t>
                      </w:r>
                      <w:r w:rsidR="0035574D">
                        <w:t>qui</w:t>
                      </w:r>
                      <w:r w:rsidR="0035574D">
                        <w:rPr>
                          <w:spacing w:val="-6"/>
                        </w:rPr>
                        <w:t xml:space="preserve"> </w:t>
                      </w:r>
                      <w:r w:rsidR="0035574D">
                        <w:t>tem</w:t>
                      </w:r>
                      <w:r w:rsidR="0035574D">
                        <w:rPr>
                          <w:spacing w:val="-6"/>
                        </w:rPr>
                        <w:t xml:space="preserve"> </w:t>
                      </w:r>
                      <w:r w:rsidR="0035574D">
                        <w:t>dolupta</w:t>
                      </w:r>
                      <w:r w:rsidR="0035574D">
                        <w:rPr>
                          <w:spacing w:val="-6"/>
                        </w:rPr>
                        <w:t xml:space="preserve"> </w:t>
                      </w:r>
                      <w:r w:rsidR="0035574D">
                        <w:t>estiust. speribus, quas sunt omnimi, es qui te doluptatqui rempos excest, volut del ipsa ium</w:t>
                      </w:r>
                      <w:r w:rsidR="0035574D">
                        <w:rPr>
                          <w:spacing w:val="-6"/>
                        </w:rPr>
                        <w:t xml:space="preserve"> </w:t>
                      </w:r>
                      <w:r w:rsidR="0035574D">
                        <w:t>corum</w:t>
                      </w:r>
                      <w:r w:rsidR="0035574D">
                        <w:rPr>
                          <w:spacing w:val="-6"/>
                        </w:rPr>
                        <w:t xml:space="preserve"> </w:t>
                      </w:r>
                      <w:r w:rsidR="0035574D">
                        <w:t>volor</w:t>
                      </w:r>
                      <w:r w:rsidR="0035574D">
                        <w:rPr>
                          <w:spacing w:val="-6"/>
                        </w:rPr>
                        <w:t xml:space="preserve"> </w:t>
                      </w:r>
                      <w:r w:rsidR="0035574D">
                        <w:t>mo</w:t>
                      </w:r>
                      <w:r w:rsidR="0035574D">
                        <w:rPr>
                          <w:spacing w:val="-6"/>
                        </w:rPr>
                        <w:t xml:space="preserve"> </w:t>
                      </w:r>
                      <w:r w:rsidR="0035574D">
                        <w:t>qui</w:t>
                      </w:r>
                      <w:r w:rsidR="0035574D">
                        <w:rPr>
                          <w:spacing w:val="-6"/>
                        </w:rPr>
                        <w:t xml:space="preserve"> </w:t>
                      </w:r>
                      <w:r w:rsidR="0035574D">
                        <w:t>tem</w:t>
                      </w:r>
                      <w:r w:rsidR="0035574D">
                        <w:rPr>
                          <w:spacing w:val="-6"/>
                        </w:rPr>
                        <w:t xml:space="preserve"> </w:t>
                      </w:r>
                      <w:r w:rsidR="0035574D">
                        <w:t>dolupta</w:t>
                      </w:r>
                      <w:r w:rsidR="0035574D">
                        <w:rPr>
                          <w:spacing w:val="-6"/>
                        </w:rPr>
                        <w:t xml:space="preserve"> </w:t>
                      </w:r>
                      <w:r w:rsidR="0035574D">
                        <w:t>estiust</w:t>
                      </w:r>
                    </w:p>
                    <w:p w14:paraId="449BE734" w14:textId="77777777" w:rsidR="006F1D71" w:rsidRDefault="006F1D71" w:rsidP="000576DC">
                      <w:pPr>
                        <w:pStyle w:val="SidebarBody"/>
                      </w:pPr>
                    </w:p>
                  </w:txbxContent>
                </v:textbox>
                <w10:wrap anchorx="margin" anchory="page"/>
              </v:shape>
            </w:pict>
          </mc:Fallback>
        </mc:AlternateContent>
      </w:r>
      <w:r>
        <w:rPr>
          <w:noProof/>
        </w:rPr>
        <mc:AlternateContent>
          <mc:Choice Requires="wps">
            <w:drawing>
              <wp:anchor distT="0" distB="0" distL="114300" distR="114300" simplePos="0" relativeHeight="252028928" behindDoc="0" locked="0" layoutInCell="1" allowOverlap="1" wp14:anchorId="731995EA" wp14:editId="37991F8E">
                <wp:simplePos x="0" y="0"/>
                <wp:positionH relativeFrom="column">
                  <wp:posOffset>4386263</wp:posOffset>
                </wp:positionH>
                <wp:positionV relativeFrom="page">
                  <wp:posOffset>5153025</wp:posOffset>
                </wp:positionV>
                <wp:extent cx="751205" cy="391160"/>
                <wp:effectExtent l="0" t="0" r="0" b="0"/>
                <wp:wrapNone/>
                <wp:docPr id="144123788" name="Textbox 50"/>
                <wp:cNvGraphicFramePr/>
                <a:graphic xmlns:a="http://schemas.openxmlformats.org/drawingml/2006/main">
                  <a:graphicData uri="http://schemas.microsoft.com/office/word/2010/wordprocessingShape">
                    <wps:wsp>
                      <wps:cNvSpPr txBox="1"/>
                      <wps:spPr>
                        <a:xfrm>
                          <a:off x="0" y="0"/>
                          <a:ext cx="751205" cy="391160"/>
                        </a:xfrm>
                        <a:prstGeom prst="rect">
                          <a:avLst/>
                        </a:prstGeom>
                      </wps:spPr>
                      <wps:txbx>
                        <w:txbxContent>
                          <w:p w14:paraId="50D1A32D" w14:textId="77777777" w:rsidR="006F1D71" w:rsidRDefault="006F1D71" w:rsidP="002A4BF6">
                            <w:pPr>
                              <w:pStyle w:val="InfographicNumber"/>
                            </w:pPr>
                            <w:r>
                              <w:t>XXX</w:t>
                            </w:r>
                          </w:p>
                        </w:txbxContent>
                      </wps:txbx>
                      <wps:bodyPr wrap="square" lIns="0" tIns="0" rIns="0" bIns="0" rtlCol="0">
                        <a:noAutofit/>
                      </wps:bodyPr>
                    </wps:wsp>
                  </a:graphicData>
                </a:graphic>
                <wp14:sizeRelH relativeFrom="margin">
                  <wp14:pctWidth>0</wp14:pctWidth>
                </wp14:sizeRelH>
              </wp:anchor>
            </w:drawing>
          </mc:Choice>
          <mc:Fallback>
            <w:pict>
              <v:shape w14:anchorId="731995EA" id="Textbox 50" o:spid="_x0000_s1045" type="#_x0000_t202" style="position:absolute;margin-left:345.4pt;margin-top:405.75pt;width:59.15pt;height:30.8pt;z-index:252028928;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" filled="f" stroked="f">
                <v:textbox inset="0,0,0,0">
                  <w:txbxContent>
                    <w:p w14:paraId="50D1A32D" w14:textId="77777777" w:rsidR="006F1D71" w:rsidRDefault="006F1D71" w:rsidP="002A4BF6">
                      <w:pPr>
                        <w:pStyle w:val="InfographicNumber"/>
                      </w:pPr>
                      <w:r>
                        <w:t>XXX</w:t>
                      </w:r>
                    </w:p>
                  </w:txbxContent>
                </v:textbox>
                <w10:wrap anchory="page"/>
              </v:shape>
            </w:pict>
          </mc:Fallback>
        </mc:AlternateContent>
      </w:r>
      <w:r>
        <w:rPr>
          <w:noProof/>
        </w:rPr>
        <mc:AlternateContent>
          <mc:Choice Requires="wps">
            <w:drawing>
              <wp:anchor distT="0" distB="0" distL="114300" distR="114300" simplePos="0" relativeHeight="252015616" behindDoc="0" locked="0" layoutInCell="1" allowOverlap="1" wp14:anchorId="085C537F" wp14:editId="58FBD87F">
                <wp:simplePos x="0" y="0"/>
                <wp:positionH relativeFrom="column">
                  <wp:posOffset>5271135</wp:posOffset>
                </wp:positionH>
                <wp:positionV relativeFrom="page">
                  <wp:posOffset>5076825</wp:posOffset>
                </wp:positionV>
                <wp:extent cx="1270" cy="562610"/>
                <wp:effectExtent l="0" t="0" r="36830" b="27940"/>
                <wp:wrapNone/>
                <wp:docPr id="144123776" name="Graphic 38"/>
                <wp:cNvGraphicFramePr/>
                <a:graphic xmlns:a="http://schemas.openxmlformats.org/drawingml/2006/main">
                  <a:graphicData uri="http://schemas.microsoft.com/office/word/2010/wordprocessingShape">
                    <wps:wsp>
                      <wps:cNvSpPr/>
                      <wps:spPr>
                        <a:xfrm>
                          <a:off x="0" y="0"/>
                          <a:ext cx="1270" cy="562610"/>
                        </a:xfrm>
                        <a:custGeom>
                          <a:avLst/>
                          <a:gdLst/>
                          <a:ahLst/>
                          <a:cxnLst/>
                          <a:rect l="l" t="t" r="r" b="b"/>
                          <a:pathLst>
                            <a:path h="562610">
                              <a:moveTo>
                                <a:pt x="0" y="0"/>
                              </a:moveTo>
                              <a:lnTo>
                                <a:pt x="0" y="562356"/>
                              </a:lnTo>
                            </a:path>
                          </a:pathLst>
                        </a:custGeom>
                        <a:ln w="19050">
                          <a:solidFill>
                            <a:schemeClr val="accent1"/>
                          </a:solidFill>
                          <a:prstDash val="solid"/>
                        </a:ln>
                      </wps:spPr>
                      <wps:bodyPr wrap="square" lIns="0" tIns="0" rIns="0" bIns="0" rtlCol="0">
                        <a:prstTxWarp prst="textNoShape">
                          <a:avLst/>
                        </a:prstTxWarp>
                        <a:noAutofit/>
                      </wps:bodyPr>
                    </wps:wsp>
                  </a:graphicData>
                </a:graphic>
              </wp:anchor>
            </w:drawing>
          </mc:Choice>
          <mc:Fallback>
            <w:pict>
              <v:shape w14:anchorId="573AFF45" id="Graphic 38" o:spid="_x0000_s1026" style="position:absolute;margin-left:415.05pt;margin-top:399.75pt;width:.1pt;height:44.3pt;z-index:252015616;visibility:visible;mso-wrap-style:square;mso-wrap-distance-left:9pt;mso-wrap-distance-top:0;mso-wrap-distance-right:9pt;mso-wrap-distance-bottom:0;mso-position-horizontal:absolute;mso-position-horizontal-relative:text;mso-position-vertical:absolute;mso-position-vertical-relative:page;v-text-anchor:top" coordsize="1270,5626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" path="m,l,562356e" filled="f" strokecolor="#00ade3 [3204]" strokeweight="1.5pt">
                <v:path arrowok="t"/>
                <w10:wrap anchory="page"/>
              </v:shape>
            </w:pict>
          </mc:Fallback>
        </mc:AlternateContent>
      </w:r>
      <w:r w:rsidR="006E3264">
        <w:rPr>
          <w:noProof/>
        </w:rPr>
        <mc:AlternateContent>
          <mc:Choice Requires="wps">
            <w:drawing>
              <wp:anchor distT="0" distB="0" distL="114300" distR="114300" simplePos="0" relativeHeight="252033024" behindDoc="0" locked="0" layoutInCell="1" allowOverlap="1" wp14:anchorId="50AD642A" wp14:editId="26E88BE8">
                <wp:simplePos x="0" y="0"/>
                <wp:positionH relativeFrom="column">
                  <wp:posOffset>3609975</wp:posOffset>
                </wp:positionH>
                <wp:positionV relativeFrom="page">
                  <wp:posOffset>5953125</wp:posOffset>
                </wp:positionV>
                <wp:extent cx="418465" cy="125730"/>
                <wp:effectExtent l="0" t="0" r="0" b="0"/>
                <wp:wrapNone/>
                <wp:docPr id="144123792" name="Textbox 54"/>
                <wp:cNvGraphicFramePr/>
                <a:graphic xmlns:a="http://schemas.openxmlformats.org/drawingml/2006/main">
                  <a:graphicData uri="http://schemas.microsoft.com/office/word/2010/wordprocessingShape">
                    <wps:wsp>
                      <wps:cNvSpPr txBox="1"/>
                      <wps:spPr>
                        <a:xfrm>
                          <a:off x="0" y="0"/>
                          <a:ext cx="418465" cy="125730"/>
                        </a:xfrm>
                        <a:prstGeom prst="rect">
                          <a:avLst/>
                        </a:prstGeom>
                      </wps:spPr>
                      <wps:txbx>
                        <w:txbxContent>
                          <w:p w14:paraId="32FC9BBA" w14:textId="77777777" w:rsidR="006F1D71" w:rsidRDefault="006F1D71" w:rsidP="006F1D71">
                            <w:pPr>
                              <w:spacing w:line="187" w:lineRule="exact"/>
                              <w:rPr>
                                <w:sz w:val="16"/>
                              </w:rPr>
                            </w:pPr>
                            <w:r>
                              <w:rPr>
                                <w:color w:val="414042"/>
                                <w:sz w:val="16"/>
                              </w:rPr>
                              <w:t>Key</w:t>
                            </w:r>
                            <w:r>
                              <w:rPr>
                                <w:color w:val="414042"/>
                                <w:spacing w:val="-4"/>
                                <w:sz w:val="16"/>
                              </w:rPr>
                              <w:t xml:space="preserve"> Item</w:t>
                            </w:r>
                          </w:p>
                        </w:txbxContent>
                      </wps:txbx>
                      <wps:bodyPr wrap="square" lIns="0" tIns="0" rIns="0" bIns="0" rtlCol="0">
                        <a:noAutofit/>
                      </wps:bodyPr>
                    </wps:wsp>
                  </a:graphicData>
                </a:graphic>
              </wp:anchor>
            </w:drawing>
          </mc:Choice>
          <mc:Fallback>
            <w:pict>
              <v:shape w14:anchorId="50AD642A" id="Textbox 54" o:spid="_x0000_s1046" type="#_x0000_t202" style="position:absolute;margin-left:284.25pt;margin-top:468.75pt;width:32.95pt;height:9.9pt;z-index:25203302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" filled="f" stroked="f">
                <v:textbox inset="0,0,0,0">
                  <w:txbxContent>
                    <w:p w14:paraId="32FC9BBA" w14:textId="77777777" w:rsidR="006F1D71" w:rsidRDefault="006F1D71" w:rsidP="006F1D71">
                      <w:pPr>
                        <w:spacing w:line="187" w:lineRule="exact"/>
                        <w:rPr>
                          <w:sz w:val="16"/>
                        </w:rPr>
                      </w:pPr>
                      <w:r>
                        <w:rPr>
                          <w:color w:val="414042"/>
                          <w:sz w:val="16"/>
                        </w:rPr>
                        <w:t>Key</w:t>
                      </w:r>
                      <w:r>
                        <w:rPr>
                          <w:color w:val="414042"/>
                          <w:spacing w:val="-4"/>
                          <w:sz w:val="16"/>
                        </w:rPr>
                        <w:t xml:space="preserve"> Item</w:t>
                      </w:r>
                    </w:p>
                  </w:txbxContent>
                </v:textbox>
                <w10:wrap anchory="page"/>
              </v:shape>
            </w:pict>
          </mc:Fallback>
        </mc:AlternateContent>
      </w:r>
      <w:r w:rsidR="006E3264">
        <w:rPr>
          <w:noProof/>
        </w:rPr>
        <mc:AlternateContent>
          <mc:Choice Requires="wps">
            <w:drawing>
              <wp:anchor distT="0" distB="0" distL="114300" distR="114300" simplePos="0" relativeHeight="252032000" behindDoc="0" locked="0" layoutInCell="1" allowOverlap="1" wp14:anchorId="424C054B" wp14:editId="7973E90E">
                <wp:simplePos x="0" y="0"/>
                <wp:positionH relativeFrom="column">
                  <wp:posOffset>2924175</wp:posOffset>
                </wp:positionH>
                <wp:positionV relativeFrom="page">
                  <wp:posOffset>5953125</wp:posOffset>
                </wp:positionV>
                <wp:extent cx="418465" cy="125730"/>
                <wp:effectExtent l="0" t="0" r="0" b="0"/>
                <wp:wrapNone/>
                <wp:docPr id="144123791" name="Textbox 53"/>
                <wp:cNvGraphicFramePr/>
                <a:graphic xmlns:a="http://schemas.openxmlformats.org/drawingml/2006/main">
                  <a:graphicData uri="http://schemas.microsoft.com/office/word/2010/wordprocessingShape">
                    <wps:wsp>
                      <wps:cNvSpPr txBox="1"/>
                      <wps:spPr>
                        <a:xfrm>
                          <a:off x="0" y="0"/>
                          <a:ext cx="418465" cy="125730"/>
                        </a:xfrm>
                        <a:prstGeom prst="rect">
                          <a:avLst/>
                        </a:prstGeom>
                      </wps:spPr>
                      <wps:txbx>
                        <w:txbxContent>
                          <w:p w14:paraId="308FB0E7" w14:textId="77777777" w:rsidR="006F1D71" w:rsidRDefault="006F1D71" w:rsidP="006F1D71">
                            <w:pPr>
                              <w:spacing w:line="187" w:lineRule="exact"/>
                              <w:rPr>
                                <w:sz w:val="16"/>
                              </w:rPr>
                            </w:pPr>
                            <w:r>
                              <w:rPr>
                                <w:color w:val="414042"/>
                                <w:sz w:val="16"/>
                              </w:rPr>
                              <w:t>Key</w:t>
                            </w:r>
                            <w:r>
                              <w:rPr>
                                <w:color w:val="414042"/>
                                <w:spacing w:val="-4"/>
                                <w:sz w:val="16"/>
                              </w:rPr>
                              <w:t xml:space="preserve"> Item</w:t>
                            </w:r>
                          </w:p>
                        </w:txbxContent>
                      </wps:txbx>
                      <wps:bodyPr wrap="square" lIns="0" tIns="0" rIns="0" bIns="0" rtlCol="0">
                        <a:noAutofit/>
                      </wps:bodyPr>
                    </wps:wsp>
                  </a:graphicData>
                </a:graphic>
              </wp:anchor>
            </w:drawing>
          </mc:Choice>
          <mc:Fallback>
            <w:pict>
              <v:shape w14:anchorId="424C054B" id="Textbox 53" o:spid="_x0000_s1047" type="#_x0000_t202" style="position:absolute;margin-left:230.25pt;margin-top:468.75pt;width:32.95pt;height:9.9pt;z-index:25203200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" filled="f" stroked="f">
                <v:textbox inset="0,0,0,0">
                  <w:txbxContent>
                    <w:p w14:paraId="308FB0E7" w14:textId="77777777" w:rsidR="006F1D71" w:rsidRDefault="006F1D71" w:rsidP="006F1D71">
                      <w:pPr>
                        <w:spacing w:line="187" w:lineRule="exact"/>
                        <w:rPr>
                          <w:sz w:val="16"/>
                        </w:rPr>
                      </w:pPr>
                      <w:r>
                        <w:rPr>
                          <w:color w:val="414042"/>
                          <w:sz w:val="16"/>
                        </w:rPr>
                        <w:t>Key</w:t>
                      </w:r>
                      <w:r>
                        <w:rPr>
                          <w:color w:val="414042"/>
                          <w:spacing w:val="-4"/>
                          <w:sz w:val="16"/>
                        </w:rPr>
                        <w:t xml:space="preserve"> Item</w:t>
                      </w:r>
                    </w:p>
                  </w:txbxContent>
                </v:textbox>
                <w10:wrap anchory="page"/>
              </v:shape>
            </w:pict>
          </mc:Fallback>
        </mc:AlternateContent>
      </w:r>
      <w:r w:rsidR="006E3264">
        <w:rPr>
          <w:noProof/>
        </w:rPr>
        <mc:AlternateContent>
          <mc:Choice Requires="wps">
            <w:drawing>
              <wp:anchor distT="0" distB="0" distL="114300" distR="114300" simplePos="0" relativeHeight="252011520" behindDoc="0" locked="0" layoutInCell="1" allowOverlap="1" wp14:anchorId="6EC0C3FB" wp14:editId="742B64CC">
                <wp:simplePos x="0" y="0"/>
                <wp:positionH relativeFrom="column">
                  <wp:posOffset>3505200</wp:posOffset>
                </wp:positionH>
                <wp:positionV relativeFrom="page">
                  <wp:posOffset>5981700</wp:posOffset>
                </wp:positionV>
                <wp:extent cx="57150" cy="57150"/>
                <wp:effectExtent l="0" t="0" r="0" b="0"/>
                <wp:wrapNone/>
                <wp:docPr id="60" name="Graphic 34"/>
                <wp:cNvGraphicFramePr/>
                <a:graphic xmlns:a="http://schemas.openxmlformats.org/drawingml/2006/main">
                  <a:graphicData uri="http://schemas.microsoft.com/office/word/2010/wordprocessingShape">
                    <wps:wsp>
                      <wps:cNvSpPr/>
                      <wps:spPr>
                        <a:xfrm>
                          <a:off x="0" y="0"/>
                          <a:ext cx="57150" cy="57150"/>
                        </a:xfrm>
                        <a:custGeom>
                          <a:avLst/>
                          <a:gdLst/>
                          <a:ahLst/>
                          <a:cxnLst/>
                          <a:rect l="l" t="t" r="r" b="b"/>
                          <a:pathLst>
                            <a:path w="57150" h="57150">
                              <a:moveTo>
                                <a:pt x="57150" y="0"/>
                              </a:moveTo>
                              <a:lnTo>
                                <a:pt x="0" y="0"/>
                              </a:lnTo>
                              <a:lnTo>
                                <a:pt x="0" y="57149"/>
                              </a:lnTo>
                              <a:lnTo>
                                <a:pt x="57150" y="57149"/>
                              </a:lnTo>
                              <a:lnTo>
                                <a:pt x="57150" y="0"/>
                              </a:lnTo>
                              <a:close/>
                            </a:path>
                          </a:pathLst>
                        </a:custGeom>
                        <a:solidFill>
                          <a:srgbClr val="072340"/>
                        </a:solidFill>
                      </wps:spPr>
                      <wps:bodyPr wrap="square" lIns="0" tIns="0" rIns="0" bIns="0" rtlCol="0">
                        <a:prstTxWarp prst="textNoShape">
                          <a:avLst/>
                        </a:prstTxWarp>
                        <a:noAutofit/>
                      </wps:bodyPr>
                    </wps:wsp>
                  </a:graphicData>
                </a:graphic>
              </wp:anchor>
            </w:drawing>
          </mc:Choice>
          <mc:Fallback>
            <w:pict>
              <v:shape w14:anchorId="485EB212" id="Graphic 34" o:spid="_x0000_s1026" style="position:absolute;margin-left:276pt;margin-top:471pt;width:4.5pt;height:4.5pt;z-index:252011520;visibility:visible;mso-wrap-style:square;mso-wrap-distance-left:9pt;mso-wrap-distance-top:0;mso-wrap-distance-right:9pt;mso-wrap-distance-bottom:0;mso-position-horizontal:absolute;mso-position-horizontal-relative:text;mso-position-vertical:absolute;mso-position-vertical-relative:page;v-text-anchor:top" coordsize="57150,571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" path="m57150,l,,,57149r57150,l57150,xe" fillcolor="#072340" stroked="f">
                <v:path arrowok="t"/>
                <w10:wrap anchory="page"/>
              </v:shape>
            </w:pict>
          </mc:Fallback>
        </mc:AlternateContent>
      </w:r>
      <w:r w:rsidR="006E3264">
        <w:rPr>
          <w:noProof/>
        </w:rPr>
        <mc:AlternateContent>
          <mc:Choice Requires="wps">
            <w:drawing>
              <wp:anchor distT="0" distB="0" distL="114300" distR="114300" simplePos="0" relativeHeight="252010496" behindDoc="0" locked="0" layoutInCell="1" allowOverlap="1" wp14:anchorId="3FC6E69D" wp14:editId="4C89DC4B">
                <wp:simplePos x="0" y="0"/>
                <wp:positionH relativeFrom="column">
                  <wp:posOffset>2819400</wp:posOffset>
                </wp:positionH>
                <wp:positionV relativeFrom="page">
                  <wp:posOffset>5981700</wp:posOffset>
                </wp:positionV>
                <wp:extent cx="57150" cy="57150"/>
                <wp:effectExtent l="0" t="0" r="0" b="0"/>
                <wp:wrapNone/>
                <wp:docPr id="59" name="Graphic 33"/>
                <wp:cNvGraphicFramePr/>
                <a:graphic xmlns:a="http://schemas.openxmlformats.org/drawingml/2006/main">
                  <a:graphicData uri="http://schemas.microsoft.com/office/word/2010/wordprocessingShape">
                    <wps:wsp>
                      <wps:cNvSpPr/>
                      <wps:spPr>
                        <a:xfrm>
                          <a:off x="0" y="0"/>
                          <a:ext cx="57150" cy="57150"/>
                        </a:xfrm>
                        <a:custGeom>
                          <a:avLst/>
                          <a:gdLst/>
                          <a:ahLst/>
                          <a:cxnLst/>
                          <a:rect l="l" t="t" r="r" b="b"/>
                          <a:pathLst>
                            <a:path w="57150" h="57150">
                              <a:moveTo>
                                <a:pt x="57150" y="0"/>
                              </a:moveTo>
                              <a:lnTo>
                                <a:pt x="0" y="0"/>
                              </a:lnTo>
                              <a:lnTo>
                                <a:pt x="0" y="57149"/>
                              </a:lnTo>
                              <a:lnTo>
                                <a:pt x="57150" y="57149"/>
                              </a:lnTo>
                              <a:lnTo>
                                <a:pt x="57150" y="0"/>
                              </a:lnTo>
                              <a:close/>
                            </a:path>
                          </a:pathLst>
                        </a:custGeom>
                        <a:solidFill>
                          <a:srgbClr val="00AEEF"/>
                        </a:solidFill>
                      </wps:spPr>
                      <wps:bodyPr wrap="square" lIns="0" tIns="0" rIns="0" bIns="0" rtlCol="0">
                        <a:prstTxWarp prst="textNoShape">
                          <a:avLst/>
                        </a:prstTxWarp>
                        <a:noAutofit/>
                      </wps:bodyPr>
                    </wps:wsp>
                  </a:graphicData>
                </a:graphic>
              </wp:anchor>
            </w:drawing>
          </mc:Choice>
          <mc:Fallback>
            <w:pict>
              <v:shape w14:anchorId="35F71289" id="Graphic 33" o:spid="_x0000_s1026" style="position:absolute;margin-left:222pt;margin-top:471pt;width:4.5pt;height:4.5pt;z-index:252010496;visibility:visible;mso-wrap-style:square;mso-wrap-distance-left:9pt;mso-wrap-distance-top:0;mso-wrap-distance-right:9pt;mso-wrap-distance-bottom:0;mso-position-horizontal:absolute;mso-position-horizontal-relative:text;mso-position-vertical:absolute;mso-position-vertical-relative:page;v-text-anchor:top" coordsize="57150,571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" path="m57150,l,,,57149r57150,l57150,xe" fillcolor="#00aeef" stroked="f">
                <v:path arrowok="t"/>
                <w10:wrap anchory="page"/>
              </v:shape>
            </w:pict>
          </mc:Fallback>
        </mc:AlternateContent>
      </w:r>
      <w:r w:rsidR="00E83B45">
        <w:br w:type="page"/>
      </w:r>
    </w:p>
    <w:p w14:paraId="6B9B2F45" w14:textId="77777777" w:rsidR="00E83B45" w:rsidRDefault="00DE3982" w:rsidP="00DE3982">
      <w:pPr>
        <w:pStyle w:val="FigureTitle"/>
      </w:pPr>
      <w:r>
        <w:lastRenderedPageBreak/>
        <w:br/>
        <w:t>Figure Title, Map</w:t>
      </w:r>
    </w:p>
    <w:p w14:paraId="3B715BE2" w14:textId="5A65E070" w:rsidR="00E83B45" w:rsidRPr="008050C4" w:rsidRDefault="00713808" w:rsidP="008050C4">
      <w:r>
        <w:rPr>
          <w:noProof/>
        </w:rPr>
        <mc:AlternateContent>
          <mc:Choice Requires="wps">
            <w:drawing>
              <wp:anchor distT="0" distB="0" distL="114300" distR="114300" simplePos="0" relativeHeight="252118016" behindDoc="0" locked="0" layoutInCell="1" allowOverlap="1" wp14:anchorId="483033B0" wp14:editId="365B494B">
                <wp:simplePos x="0" y="0"/>
                <wp:positionH relativeFrom="column">
                  <wp:posOffset>3287950</wp:posOffset>
                </wp:positionH>
                <wp:positionV relativeFrom="paragraph">
                  <wp:posOffset>1160159</wp:posOffset>
                </wp:positionV>
                <wp:extent cx="389106" cy="492125"/>
                <wp:effectExtent l="0" t="0" r="43180" b="41275"/>
                <wp:wrapNone/>
                <wp:docPr id="1856609799" name="Straight Connector 2"/>
                <wp:cNvGraphicFramePr/>
                <a:graphic xmlns:a="http://schemas.openxmlformats.org/drawingml/2006/main">
                  <a:graphicData uri="http://schemas.microsoft.com/office/word/2010/wordprocessingShape">
                    <wps:wsp>
                      <wps:cNvCnPr/>
                      <wps:spPr bwMode="auto">
                        <a:xfrm>
                          <a:off x="0" y="0"/>
                          <a:ext cx="389106" cy="492125"/>
                        </a:xfrm>
                        <a:prstGeom prst="line">
                          <a:avLst/>
                        </a:prstGeom>
                        <a:noFill/>
                        <a:ln w="9525" cap="rnd" cmpd="sng" algn="ctr">
                          <a:solidFill>
                            <a:schemeClr val="accent1"/>
                          </a:solidFill>
                          <a:prstDash val="solid"/>
                          <a:round/>
                          <a:headEnd type="none" w="med" len="me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A5852E2" id="Straight Connector 2" o:spid="_x0000_s1026" style="position:absolute;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9pt,91.35pt" to="289.55pt,130.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" strokecolor="#00ade3 [3204]">
                <v:stroke endarrow="oval" endarrowwidth="narrow" endarrowlength="short" endcap="round"/>
              </v:line>
            </w:pict>
          </mc:Fallback>
        </mc:AlternateContent>
      </w:r>
      <w:r w:rsidR="00DA33E6">
        <w:rPr>
          <w:noProof/>
        </w:rPr>
        <mc:AlternateContent>
          <mc:Choice Requires="wps">
            <w:drawing>
              <wp:anchor distT="0" distB="0" distL="114300" distR="114300" simplePos="0" relativeHeight="252120064" behindDoc="0" locked="0" layoutInCell="1" allowOverlap="1" wp14:anchorId="5FD4F91E" wp14:editId="0FFC8CBA">
                <wp:simplePos x="0" y="0"/>
                <wp:positionH relativeFrom="column">
                  <wp:posOffset>3089612</wp:posOffset>
                </wp:positionH>
                <wp:positionV relativeFrom="paragraph">
                  <wp:posOffset>2070775</wp:posOffset>
                </wp:positionV>
                <wp:extent cx="1248923" cy="820906"/>
                <wp:effectExtent l="25400" t="25400" r="21590" b="17780"/>
                <wp:wrapNone/>
                <wp:docPr id="1938053880" name="Straight Connector 2"/>
                <wp:cNvGraphicFramePr/>
                <a:graphic xmlns:a="http://schemas.openxmlformats.org/drawingml/2006/main">
                  <a:graphicData uri="http://schemas.microsoft.com/office/word/2010/wordprocessingShape">
                    <wps:wsp>
                      <wps:cNvCnPr/>
                      <wps:spPr bwMode="auto">
                        <a:xfrm flipH="1" flipV="1">
                          <a:off x="0" y="0"/>
                          <a:ext cx="1248923" cy="820906"/>
                        </a:xfrm>
                        <a:prstGeom prst="line">
                          <a:avLst/>
                        </a:prstGeom>
                        <a:noFill/>
                        <a:ln w="9525" cap="rnd" cmpd="sng" algn="ctr">
                          <a:solidFill>
                            <a:schemeClr val="accent1"/>
                          </a:solidFill>
                          <a:prstDash val="solid"/>
                          <a:round/>
                          <a:headEnd type="none" w="med" len="me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5C046D21" id="Straight Connector 2" o:spid="_x0000_s1026" style="position:absolute;flip:x y;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3pt,163.05pt" to="341.65pt,227.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" strokecolor="#00ade3 [3204]">
                <v:stroke endarrow="oval" endarrowwidth="narrow" endarrowlength="short" endcap="round"/>
              </v:line>
            </w:pict>
          </mc:Fallback>
        </mc:AlternateContent>
      </w:r>
      <w:r w:rsidR="00DA33E6">
        <w:rPr>
          <w:noProof/>
        </w:rPr>
        <mc:AlternateContent>
          <mc:Choice Requires="wps">
            <w:drawing>
              <wp:anchor distT="0" distB="0" distL="114300" distR="114300" simplePos="0" relativeHeight="252113920" behindDoc="0" locked="0" layoutInCell="1" allowOverlap="1" wp14:anchorId="1DA9C996" wp14:editId="15A735D1">
                <wp:simplePos x="0" y="0"/>
                <wp:positionH relativeFrom="column">
                  <wp:posOffset>1990470</wp:posOffset>
                </wp:positionH>
                <wp:positionV relativeFrom="paragraph">
                  <wp:posOffset>873705</wp:posOffset>
                </wp:positionV>
                <wp:extent cx="1300664" cy="756285"/>
                <wp:effectExtent l="0" t="0" r="7620" b="6985"/>
                <wp:wrapNone/>
                <wp:docPr id="472138141" name="Text Box 1"/>
                <wp:cNvGraphicFramePr/>
                <a:graphic xmlns:a="http://schemas.openxmlformats.org/drawingml/2006/main">
                  <a:graphicData uri="http://schemas.microsoft.com/office/word/2010/wordprocessingShape">
                    <wps:wsp>
                      <wps:cNvSpPr txBox="1"/>
                      <wps:spPr>
                        <a:xfrm>
                          <a:off x="0" y="0"/>
                          <a:ext cx="1300664" cy="756285"/>
                        </a:xfrm>
                        <a:prstGeom prst="rect">
                          <a:avLst/>
                        </a:prstGeom>
                        <a:solidFill>
                          <a:schemeClr val="lt1"/>
                        </a:solidFill>
                        <a:ln w="12700">
                          <a:solidFill>
                            <a:schemeClr val="accent1"/>
                          </a:solidFill>
                        </a:ln>
                      </wps:spPr>
                      <wps:txbx>
                        <w:txbxContent>
                          <w:p w14:paraId="0C49555C"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745C6370"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data, fact, or general information.</w:t>
                            </w:r>
                          </w:p>
                        </w:txbxContent>
                      </wps:txbx>
                      <wps:bodyPr rot="0" spcFirstLastPara="0" vertOverflow="overflow" horzOverflow="overflow" vert="horz" wrap="square" lIns="45720" tIns="45720" rIns="45720" bIns="64008"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DA9C996" id="Text Box 1" o:spid="_x0000_s1048" type="#_x0000_t202" style="position:absolute;margin-left:156.75pt;margin-top:68.8pt;width:102.4pt;height:59.55pt;z-index:252113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" fillcolor="white [3201]" strokecolor="#00ade3 [3204]" strokeweight="1pt">
                <v:textbox style="mso-fit-shape-to-text:t" inset="3.6pt,,3.6pt,5.04pt">
                  <w:txbxContent>
                    <w:p w14:paraId="0C49555C"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745C6370"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data, fact, or general information.</w:t>
                      </w:r>
                    </w:p>
                  </w:txbxContent>
                </v:textbox>
              </v:shape>
            </w:pict>
          </mc:Fallback>
        </mc:AlternateContent>
      </w:r>
      <w:r w:rsidR="001E0521">
        <w:rPr>
          <w:noProof/>
        </w:rPr>
        <mc:AlternateContent>
          <mc:Choice Requires="wps">
            <w:drawing>
              <wp:anchor distT="0" distB="0" distL="114300" distR="114300" simplePos="0" relativeHeight="252107776" behindDoc="0" locked="0" layoutInCell="1" allowOverlap="1" wp14:anchorId="4AC860DA" wp14:editId="04386171">
                <wp:simplePos x="0" y="0"/>
                <wp:positionH relativeFrom="column">
                  <wp:posOffset>186857</wp:posOffset>
                </wp:positionH>
                <wp:positionV relativeFrom="paragraph">
                  <wp:posOffset>2218359</wp:posOffset>
                </wp:positionV>
                <wp:extent cx="1391064" cy="756285"/>
                <wp:effectExtent l="0" t="0" r="19050" b="6985"/>
                <wp:wrapNone/>
                <wp:docPr id="1818399418" name="Text Box 1"/>
                <wp:cNvGraphicFramePr/>
                <a:graphic xmlns:a="http://schemas.openxmlformats.org/drawingml/2006/main">
                  <a:graphicData uri="http://schemas.microsoft.com/office/word/2010/wordprocessingShape">
                    <wps:wsp>
                      <wps:cNvSpPr txBox="1"/>
                      <wps:spPr>
                        <a:xfrm>
                          <a:off x="0" y="0"/>
                          <a:ext cx="1391064" cy="756285"/>
                        </a:xfrm>
                        <a:prstGeom prst="rect">
                          <a:avLst/>
                        </a:prstGeom>
                        <a:solidFill>
                          <a:schemeClr val="lt1"/>
                        </a:solidFill>
                        <a:ln w="12700">
                          <a:solidFill>
                            <a:schemeClr val="accent1"/>
                          </a:solidFill>
                        </a:ln>
                      </wps:spPr>
                      <wps:txbx>
                        <w:txbxContent>
                          <w:p w14:paraId="50A1B05E"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65F7F018"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data, fact, or general information.</w:t>
                            </w:r>
                          </w:p>
                        </w:txbxContent>
                      </wps:txbx>
                      <wps:bodyPr rot="0" spcFirstLastPara="0" vertOverflow="overflow" horzOverflow="overflow" vert="horz" wrap="square" lIns="45720" tIns="45720" rIns="45720" bIns="64008"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AC860DA" id="_x0000_s1049" type="#_x0000_t202" style="position:absolute;margin-left:14.7pt;margin-top:174.65pt;width:109.55pt;height:59.55pt;z-index:252107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" fillcolor="white [3201]" strokecolor="#00ade3 [3204]" strokeweight="1pt">
                <v:textbox style="mso-fit-shape-to-text:t" inset="3.6pt,,3.6pt,5.04pt">
                  <w:txbxContent>
                    <w:p w14:paraId="50A1B05E"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65F7F018"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data, fact, or general information.</w:t>
                      </w:r>
                    </w:p>
                  </w:txbxContent>
                </v:textbox>
              </v:shape>
            </w:pict>
          </mc:Fallback>
        </mc:AlternateContent>
      </w:r>
      <w:r w:rsidR="001E0521">
        <w:rPr>
          <w:noProof/>
        </w:rPr>
        <mc:AlternateContent>
          <mc:Choice Requires="wps">
            <w:drawing>
              <wp:anchor distT="0" distB="0" distL="114300" distR="114300" simplePos="0" relativeHeight="252115968" behindDoc="0" locked="0" layoutInCell="1" allowOverlap="1" wp14:anchorId="01FEE227" wp14:editId="2A36AB31">
                <wp:simplePos x="0" y="0"/>
                <wp:positionH relativeFrom="column">
                  <wp:posOffset>3673503</wp:posOffset>
                </wp:positionH>
                <wp:positionV relativeFrom="paragraph">
                  <wp:posOffset>2895873</wp:posOffset>
                </wp:positionV>
                <wp:extent cx="1300664" cy="756285"/>
                <wp:effectExtent l="0" t="0" r="7620" b="6985"/>
                <wp:wrapNone/>
                <wp:docPr id="1139088740" name="Text Box 1"/>
                <wp:cNvGraphicFramePr/>
                <a:graphic xmlns:a="http://schemas.openxmlformats.org/drawingml/2006/main">
                  <a:graphicData uri="http://schemas.microsoft.com/office/word/2010/wordprocessingShape">
                    <wps:wsp>
                      <wps:cNvSpPr txBox="1"/>
                      <wps:spPr>
                        <a:xfrm>
                          <a:off x="0" y="0"/>
                          <a:ext cx="1300664" cy="756285"/>
                        </a:xfrm>
                        <a:prstGeom prst="rect">
                          <a:avLst/>
                        </a:prstGeom>
                        <a:solidFill>
                          <a:schemeClr val="lt1"/>
                        </a:solidFill>
                        <a:ln w="12700">
                          <a:solidFill>
                            <a:schemeClr val="accent1"/>
                          </a:solidFill>
                        </a:ln>
                      </wps:spPr>
                      <wps:txbx>
                        <w:txbxContent>
                          <w:p w14:paraId="11B72204"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39A09F23"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xml:space="preserve"> data, fact, or general information.</w:t>
                            </w:r>
                          </w:p>
                        </w:txbxContent>
                      </wps:txbx>
                      <wps:bodyPr rot="0" spcFirstLastPara="0" vertOverflow="overflow" horzOverflow="overflow" vert="horz" wrap="square" lIns="45720" tIns="45720" rIns="45720" bIns="64008"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FEE227" id="_x0000_s1050" type="#_x0000_t202" style="position:absolute;margin-left:289.25pt;margin-top:228pt;width:102.4pt;height:59.55pt;z-index:252115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" fillcolor="white [3201]" strokecolor="#00ade3 [3204]" strokeweight="1pt">
                <v:textbox style="mso-fit-shape-to-text:t" inset="3.6pt,,3.6pt,5.04pt">
                  <w:txbxContent>
                    <w:p w14:paraId="11B72204"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39A09F23"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xml:space="preserve"> data, fact, or general information.</w:t>
                      </w:r>
                    </w:p>
                  </w:txbxContent>
                </v:textbox>
              </v:shape>
            </w:pict>
          </mc:Fallback>
        </mc:AlternateContent>
      </w:r>
      <w:r w:rsidR="001E0521">
        <w:rPr>
          <w:noProof/>
        </w:rPr>
        <mc:AlternateContent>
          <mc:Choice Requires="wps">
            <w:drawing>
              <wp:anchor distT="0" distB="0" distL="114300" distR="114300" simplePos="0" relativeHeight="252110848" behindDoc="0" locked="0" layoutInCell="1" allowOverlap="1" wp14:anchorId="0E52330D" wp14:editId="027D1F57">
                <wp:simplePos x="0" y="0"/>
                <wp:positionH relativeFrom="column">
                  <wp:posOffset>5076908</wp:posOffset>
                </wp:positionH>
                <wp:positionV relativeFrom="paragraph">
                  <wp:posOffset>1606108</wp:posOffset>
                </wp:positionV>
                <wp:extent cx="1300664" cy="756285"/>
                <wp:effectExtent l="0" t="0" r="7620" b="6985"/>
                <wp:wrapNone/>
                <wp:docPr id="1718793840" name="Text Box 1"/>
                <wp:cNvGraphicFramePr/>
                <a:graphic xmlns:a="http://schemas.openxmlformats.org/drawingml/2006/main">
                  <a:graphicData uri="http://schemas.microsoft.com/office/word/2010/wordprocessingShape">
                    <wps:wsp>
                      <wps:cNvSpPr txBox="1"/>
                      <wps:spPr>
                        <a:xfrm>
                          <a:off x="0" y="0"/>
                          <a:ext cx="1300664" cy="756285"/>
                        </a:xfrm>
                        <a:prstGeom prst="rect">
                          <a:avLst/>
                        </a:prstGeom>
                        <a:solidFill>
                          <a:schemeClr val="lt1"/>
                        </a:solidFill>
                        <a:ln w="12700">
                          <a:solidFill>
                            <a:schemeClr val="accent1"/>
                          </a:solidFill>
                        </a:ln>
                      </wps:spPr>
                      <wps:txbx>
                        <w:txbxContent>
                          <w:p w14:paraId="152C4F1D"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5FE3D929"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xml:space="preserve"> data, fact, or general information.</w:t>
                            </w:r>
                          </w:p>
                        </w:txbxContent>
                      </wps:txbx>
                      <wps:bodyPr rot="0" spcFirstLastPara="0" vertOverflow="overflow" horzOverflow="overflow" vert="horz" wrap="square" lIns="45720" tIns="45720" rIns="45720" bIns="64008"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E52330D" id="_x0000_s1051" type="#_x0000_t202" style="position:absolute;margin-left:399.75pt;margin-top:126.45pt;width:102.4pt;height:59.55pt;z-index:252110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" fillcolor="white [3201]" strokecolor="#00ade3 [3204]" strokeweight="1pt">
                <v:textbox style="mso-fit-shape-to-text:t" inset="3.6pt,,3.6pt,5.04pt">
                  <w:txbxContent>
                    <w:p w14:paraId="152C4F1D" w14:textId="77777777" w:rsidR="001E0521" w:rsidRPr="001E0521" w:rsidRDefault="001E0521" w:rsidP="001E0521">
                      <w:pPr>
                        <w:pStyle w:val="ContactInformation"/>
                        <w:rPr>
                          <w:b/>
                          <w:bCs/>
                          <w:sz w:val="14"/>
                          <w:szCs w:val="14"/>
                        </w:rPr>
                      </w:pPr>
                      <w:r w:rsidRPr="001E0521">
                        <w:rPr>
                          <w:b/>
                          <w:bCs/>
                          <w:sz w:val="14"/>
                          <w:szCs w:val="14"/>
                        </w:rPr>
                        <w:t>Location</w:t>
                      </w:r>
                      <w:r>
                        <w:rPr>
                          <w:b/>
                          <w:bCs/>
                          <w:sz w:val="14"/>
                          <w:szCs w:val="14"/>
                        </w:rPr>
                        <w:t>/Headline</w:t>
                      </w:r>
                    </w:p>
                    <w:p w14:paraId="5FE3D929" w14:textId="77777777" w:rsidR="001E0521" w:rsidRPr="001E0521" w:rsidRDefault="001E0521" w:rsidP="001E0521">
                      <w:pPr>
                        <w:pStyle w:val="ContactInformation"/>
                        <w:rPr>
                          <w:sz w:val="14"/>
                          <w:szCs w:val="14"/>
                        </w:rPr>
                      </w:pPr>
                      <w:r>
                        <w:rPr>
                          <w:sz w:val="14"/>
                          <w:szCs w:val="14"/>
                        </w:rPr>
                        <w:t>Insert d</w:t>
                      </w:r>
                      <w:r w:rsidRPr="001E0521">
                        <w:rPr>
                          <w:sz w:val="14"/>
                          <w:szCs w:val="14"/>
                        </w:rPr>
                        <w:t>escription</w:t>
                      </w:r>
                      <w:r>
                        <w:rPr>
                          <w:sz w:val="14"/>
                          <w:szCs w:val="14"/>
                        </w:rPr>
                        <w:t xml:space="preserve"> data, fact, or general information.</w:t>
                      </w:r>
                    </w:p>
                  </w:txbxContent>
                </v:textbox>
              </v:shape>
            </w:pict>
          </mc:Fallback>
        </mc:AlternateContent>
      </w:r>
      <w:r w:rsidR="001E0521">
        <w:rPr>
          <w:noProof/>
        </w:rPr>
        <mc:AlternateContent>
          <mc:Choice Requires="wps">
            <w:drawing>
              <wp:anchor distT="0" distB="0" distL="114300" distR="114300" simplePos="0" relativeHeight="252111872" behindDoc="0" locked="0" layoutInCell="1" allowOverlap="1" wp14:anchorId="15280721" wp14:editId="3BA62B26">
                <wp:simplePos x="0" y="0"/>
                <wp:positionH relativeFrom="column">
                  <wp:posOffset>4498008</wp:posOffset>
                </wp:positionH>
                <wp:positionV relativeFrom="paragraph">
                  <wp:posOffset>1948014</wp:posOffset>
                </wp:positionV>
                <wp:extent cx="578899" cy="77470"/>
                <wp:effectExtent l="25400" t="0" r="18415" b="36830"/>
                <wp:wrapNone/>
                <wp:docPr id="778484615" name="Straight Connector 2"/>
                <wp:cNvGraphicFramePr/>
                <a:graphic xmlns:a="http://schemas.openxmlformats.org/drawingml/2006/main">
                  <a:graphicData uri="http://schemas.microsoft.com/office/word/2010/wordprocessingShape">
                    <wps:wsp>
                      <wps:cNvCnPr/>
                      <wps:spPr bwMode="auto">
                        <a:xfrm flipH="1">
                          <a:off x="0" y="0"/>
                          <a:ext cx="578899" cy="77470"/>
                        </a:xfrm>
                        <a:prstGeom prst="line">
                          <a:avLst/>
                        </a:prstGeom>
                        <a:noFill/>
                        <a:ln w="9525" cap="rnd" cmpd="sng" algn="ctr">
                          <a:solidFill>
                            <a:schemeClr val="accent1"/>
                          </a:solidFill>
                          <a:prstDash val="solid"/>
                          <a:round/>
                          <a:headEnd type="none" w="med" len="me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52555AD" id="Straight Connector 2" o:spid="_x0000_s1026" style="position:absolute;flip:x;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4.15pt,153.4pt" to="399.75pt,1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" strokecolor="#00ade3 [3204]">
                <v:stroke endarrow="oval" endarrowwidth="narrow" endarrowlength="short" endcap="round"/>
              </v:line>
            </w:pict>
          </mc:Fallback>
        </mc:AlternateContent>
      </w:r>
      <w:r w:rsidR="001E0521">
        <w:rPr>
          <w:noProof/>
        </w:rPr>
        <mc:AlternateContent>
          <mc:Choice Requires="wps">
            <w:drawing>
              <wp:anchor distT="0" distB="0" distL="114300" distR="114300" simplePos="0" relativeHeight="252108800" behindDoc="0" locked="0" layoutInCell="1" allowOverlap="1" wp14:anchorId="70D21716" wp14:editId="46CC8F5E">
                <wp:simplePos x="0" y="0"/>
                <wp:positionH relativeFrom="column">
                  <wp:posOffset>1577340</wp:posOffset>
                </wp:positionH>
                <wp:positionV relativeFrom="paragraph">
                  <wp:posOffset>2555875</wp:posOffset>
                </wp:positionV>
                <wp:extent cx="822960" cy="57052"/>
                <wp:effectExtent l="0" t="0" r="40640" b="32385"/>
                <wp:wrapNone/>
                <wp:docPr id="1527517433" name="Straight Connector 2"/>
                <wp:cNvGraphicFramePr/>
                <a:graphic xmlns:a="http://schemas.openxmlformats.org/drawingml/2006/main">
                  <a:graphicData uri="http://schemas.microsoft.com/office/word/2010/wordprocessingShape">
                    <wps:wsp>
                      <wps:cNvCnPr/>
                      <wps:spPr bwMode="auto">
                        <a:xfrm>
                          <a:off x="0" y="0"/>
                          <a:ext cx="822960" cy="57052"/>
                        </a:xfrm>
                        <a:prstGeom prst="line">
                          <a:avLst/>
                        </a:prstGeom>
                        <a:noFill/>
                        <a:ln w="9525" cap="rnd" cmpd="sng" algn="ctr">
                          <a:solidFill>
                            <a:schemeClr val="accent1"/>
                          </a:solidFill>
                          <a:prstDash val="solid"/>
                          <a:round/>
                          <a:headEnd type="none" w="med" len="med"/>
                          <a:tailEnd type="oval" w="sm" len="sm"/>
                        </a:ln>
                        <a:effectLst/>
                      </wps:spPr>
                      <wps:bodyPr/>
                    </wps:wsp>
                  </a:graphicData>
                </a:graphic>
                <wp14:sizeRelH relativeFrom="margin">
                  <wp14:pctWidth>0</wp14:pctWidth>
                </wp14:sizeRelH>
              </wp:anchor>
            </w:drawing>
          </mc:Choice>
          <mc:Fallback>
            <w:pict>
              <v:line w14:anchorId="736467BB" id="Straight Connector 2" o:spid="_x0000_s1026" style="position:absolute;z-index:252108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2pt,201.25pt" to="189pt,205.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" strokecolor="#00ade3 [3204]">
                <v:stroke endarrow="oval" endarrowwidth="narrow" endarrowlength="short" endcap="round"/>
              </v:line>
            </w:pict>
          </mc:Fallback>
        </mc:AlternateContent>
      </w:r>
      <w:r w:rsidR="001E0521" w:rsidRPr="008050C4">
        <w:rPr>
          <w:noProof/>
        </w:rPr>
        <w:drawing>
          <wp:anchor distT="0" distB="0" distL="114300" distR="114300" simplePos="0" relativeHeight="252046336" behindDoc="0" locked="0" layoutInCell="1" allowOverlap="1" wp14:anchorId="30A4E40A" wp14:editId="40CD13C6">
            <wp:simplePos x="0" y="0"/>
            <wp:positionH relativeFrom="column">
              <wp:posOffset>424815</wp:posOffset>
            </wp:positionH>
            <wp:positionV relativeFrom="page">
              <wp:posOffset>8045561</wp:posOffset>
            </wp:positionV>
            <wp:extent cx="1781092" cy="1614991"/>
            <wp:effectExtent l="0" t="0" r="0" b="0"/>
            <wp:wrapNone/>
            <wp:docPr id="144123835" name="Picture 144123835"/>
            <wp:cNvGraphicFramePr/>
            <a:graphic xmlns:a="http://schemas.openxmlformats.org/drawingml/2006/main">
              <a:graphicData uri="http://schemas.openxmlformats.org/drawingml/2006/picture">
                <pic:pic xmlns:pic="http://schemas.openxmlformats.org/drawingml/2006/picture">
                  <pic:nvPicPr>
                    <pic:cNvPr id="144123835" name="Picture 144123835"/>
                    <pic:cNvPicPr/>
                  </pic:nvPicPr>
                  <pic:blipFill rotWithShape="1">
                    <a:blip r:embed="rId18"/>
                    <a:srcRect l="22153" r="22765" b="4090"/>
                    <a:stretch/>
                  </pic:blipFill>
                  <pic:spPr bwMode="auto">
                    <a:xfrm>
                      <a:off x="0" y="0"/>
                      <a:ext cx="1781092" cy="16149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B7B27" w:rsidRPr="008050C4">
        <w:rPr>
          <w:noProof/>
        </w:rPr>
        <mc:AlternateContent>
          <mc:Choice Requires="wpg">
            <w:drawing>
              <wp:anchor distT="0" distB="0" distL="0" distR="0" simplePos="0" relativeHeight="252041216" behindDoc="1" locked="0" layoutInCell="1" allowOverlap="1" wp14:anchorId="167C58FE" wp14:editId="3B6EB562">
                <wp:simplePos x="0" y="0"/>
                <wp:positionH relativeFrom="margin">
                  <wp:posOffset>75537</wp:posOffset>
                </wp:positionH>
                <wp:positionV relativeFrom="page">
                  <wp:posOffset>1184744</wp:posOffset>
                </wp:positionV>
                <wp:extent cx="6505575" cy="3265437"/>
                <wp:effectExtent l="0" t="0" r="0" b="0"/>
                <wp:wrapNone/>
                <wp:docPr id="144123801" name="Group 144123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5575" cy="3265437"/>
                          <a:chOff x="0" y="43350"/>
                          <a:chExt cx="6782854" cy="3406412"/>
                        </a:xfrm>
                      </wpg:grpSpPr>
                      <wps:wsp>
                        <wps:cNvPr id="144123803" name="Graphic 64"/>
                        <wps:cNvSpPr/>
                        <wps:spPr>
                          <a:xfrm>
                            <a:off x="1123125" y="2215263"/>
                            <a:ext cx="380365" cy="534670"/>
                          </a:xfrm>
                          <a:custGeom>
                            <a:avLst/>
                            <a:gdLst/>
                            <a:ahLst/>
                            <a:cxnLst/>
                            <a:rect l="l" t="t" r="r" b="b"/>
                            <a:pathLst>
                              <a:path w="380365" h="534670">
                                <a:moveTo>
                                  <a:pt x="3975" y="532726"/>
                                </a:moveTo>
                                <a:lnTo>
                                  <a:pt x="2552" y="532231"/>
                                </a:lnTo>
                                <a:lnTo>
                                  <a:pt x="1282" y="532206"/>
                                </a:lnTo>
                                <a:lnTo>
                                  <a:pt x="368" y="532815"/>
                                </a:lnTo>
                                <a:lnTo>
                                  <a:pt x="0" y="534212"/>
                                </a:lnTo>
                                <a:lnTo>
                                  <a:pt x="1092" y="534085"/>
                                </a:lnTo>
                                <a:lnTo>
                                  <a:pt x="2133" y="533793"/>
                                </a:lnTo>
                                <a:lnTo>
                                  <a:pt x="3098" y="533349"/>
                                </a:lnTo>
                                <a:lnTo>
                                  <a:pt x="3975" y="532726"/>
                                </a:lnTo>
                                <a:close/>
                              </a:path>
                              <a:path w="380365" h="534670">
                                <a:moveTo>
                                  <a:pt x="340055" y="9105"/>
                                </a:moveTo>
                                <a:lnTo>
                                  <a:pt x="340004" y="8953"/>
                                </a:lnTo>
                                <a:lnTo>
                                  <a:pt x="339026" y="7810"/>
                                </a:lnTo>
                                <a:lnTo>
                                  <a:pt x="337007" y="7239"/>
                                </a:lnTo>
                                <a:lnTo>
                                  <a:pt x="335026" y="7454"/>
                                </a:lnTo>
                                <a:lnTo>
                                  <a:pt x="335191" y="9105"/>
                                </a:lnTo>
                                <a:lnTo>
                                  <a:pt x="336092" y="10591"/>
                                </a:lnTo>
                                <a:lnTo>
                                  <a:pt x="337527" y="11353"/>
                                </a:lnTo>
                                <a:lnTo>
                                  <a:pt x="339178" y="10769"/>
                                </a:lnTo>
                                <a:lnTo>
                                  <a:pt x="340055" y="9105"/>
                                </a:lnTo>
                                <a:close/>
                              </a:path>
                              <a:path w="380365" h="534670">
                                <a:moveTo>
                                  <a:pt x="350558" y="18059"/>
                                </a:moveTo>
                                <a:lnTo>
                                  <a:pt x="347980" y="13309"/>
                                </a:lnTo>
                                <a:lnTo>
                                  <a:pt x="347891" y="11353"/>
                                </a:lnTo>
                                <a:lnTo>
                                  <a:pt x="347827" y="11112"/>
                                </a:lnTo>
                                <a:lnTo>
                                  <a:pt x="347370" y="10134"/>
                                </a:lnTo>
                                <a:lnTo>
                                  <a:pt x="346798" y="9105"/>
                                </a:lnTo>
                                <a:lnTo>
                                  <a:pt x="346176" y="8343"/>
                                </a:lnTo>
                                <a:lnTo>
                                  <a:pt x="344538" y="7035"/>
                                </a:lnTo>
                                <a:lnTo>
                                  <a:pt x="343890" y="6286"/>
                                </a:lnTo>
                                <a:lnTo>
                                  <a:pt x="343623" y="5486"/>
                                </a:lnTo>
                                <a:lnTo>
                                  <a:pt x="343522" y="3632"/>
                                </a:lnTo>
                                <a:lnTo>
                                  <a:pt x="343255" y="2832"/>
                                </a:lnTo>
                                <a:lnTo>
                                  <a:pt x="341604" y="876"/>
                                </a:lnTo>
                                <a:lnTo>
                                  <a:pt x="339801" y="0"/>
                                </a:lnTo>
                                <a:lnTo>
                                  <a:pt x="337908" y="342"/>
                                </a:lnTo>
                                <a:lnTo>
                                  <a:pt x="335965" y="2057"/>
                                </a:lnTo>
                                <a:lnTo>
                                  <a:pt x="337972" y="2971"/>
                                </a:lnTo>
                                <a:lnTo>
                                  <a:pt x="338912" y="3873"/>
                                </a:lnTo>
                                <a:lnTo>
                                  <a:pt x="340842" y="7924"/>
                                </a:lnTo>
                                <a:lnTo>
                                  <a:pt x="344373" y="11671"/>
                                </a:lnTo>
                                <a:lnTo>
                                  <a:pt x="344932" y="12623"/>
                                </a:lnTo>
                                <a:lnTo>
                                  <a:pt x="344322" y="13817"/>
                                </a:lnTo>
                                <a:lnTo>
                                  <a:pt x="343179" y="14478"/>
                                </a:lnTo>
                                <a:lnTo>
                                  <a:pt x="341820" y="14973"/>
                                </a:lnTo>
                                <a:lnTo>
                                  <a:pt x="340614" y="15621"/>
                                </a:lnTo>
                                <a:lnTo>
                                  <a:pt x="338734" y="20243"/>
                                </a:lnTo>
                                <a:lnTo>
                                  <a:pt x="344766" y="20713"/>
                                </a:lnTo>
                                <a:lnTo>
                                  <a:pt x="350558" y="18059"/>
                                </a:lnTo>
                                <a:close/>
                              </a:path>
                              <a:path w="380365" h="534670">
                                <a:moveTo>
                                  <a:pt x="355269" y="7454"/>
                                </a:moveTo>
                                <a:lnTo>
                                  <a:pt x="354482" y="6134"/>
                                </a:lnTo>
                                <a:lnTo>
                                  <a:pt x="352806" y="5257"/>
                                </a:lnTo>
                                <a:lnTo>
                                  <a:pt x="351155" y="5257"/>
                                </a:lnTo>
                                <a:lnTo>
                                  <a:pt x="349732" y="6540"/>
                                </a:lnTo>
                                <a:lnTo>
                                  <a:pt x="350621" y="7721"/>
                                </a:lnTo>
                                <a:lnTo>
                                  <a:pt x="352577" y="8597"/>
                                </a:lnTo>
                                <a:lnTo>
                                  <a:pt x="354355" y="8953"/>
                                </a:lnTo>
                                <a:lnTo>
                                  <a:pt x="355142" y="7721"/>
                                </a:lnTo>
                                <a:lnTo>
                                  <a:pt x="355269" y="7454"/>
                                </a:lnTo>
                                <a:close/>
                              </a:path>
                              <a:path w="380365" h="534670">
                                <a:moveTo>
                                  <a:pt x="358571" y="26263"/>
                                </a:moveTo>
                                <a:lnTo>
                                  <a:pt x="357784" y="25514"/>
                                </a:lnTo>
                                <a:lnTo>
                                  <a:pt x="356755" y="25692"/>
                                </a:lnTo>
                                <a:lnTo>
                                  <a:pt x="357289" y="27368"/>
                                </a:lnTo>
                                <a:lnTo>
                                  <a:pt x="358571" y="26263"/>
                                </a:lnTo>
                                <a:close/>
                              </a:path>
                              <a:path w="380365" h="534670">
                                <a:moveTo>
                                  <a:pt x="362419" y="13436"/>
                                </a:moveTo>
                                <a:lnTo>
                                  <a:pt x="361556" y="11899"/>
                                </a:lnTo>
                                <a:lnTo>
                                  <a:pt x="359079" y="11531"/>
                                </a:lnTo>
                                <a:lnTo>
                                  <a:pt x="356692" y="12573"/>
                                </a:lnTo>
                                <a:lnTo>
                                  <a:pt x="356120" y="14224"/>
                                </a:lnTo>
                                <a:lnTo>
                                  <a:pt x="357200" y="15811"/>
                                </a:lnTo>
                                <a:lnTo>
                                  <a:pt x="359727" y="16624"/>
                                </a:lnTo>
                                <a:lnTo>
                                  <a:pt x="361784" y="15290"/>
                                </a:lnTo>
                                <a:lnTo>
                                  <a:pt x="362419" y="13436"/>
                                </a:lnTo>
                                <a:close/>
                              </a:path>
                              <a:path w="380365" h="534670">
                                <a:moveTo>
                                  <a:pt x="379818" y="16078"/>
                                </a:moveTo>
                                <a:lnTo>
                                  <a:pt x="378968" y="14998"/>
                                </a:lnTo>
                                <a:lnTo>
                                  <a:pt x="376999" y="15938"/>
                                </a:lnTo>
                                <a:lnTo>
                                  <a:pt x="373418" y="18834"/>
                                </a:lnTo>
                                <a:lnTo>
                                  <a:pt x="375005" y="19710"/>
                                </a:lnTo>
                                <a:lnTo>
                                  <a:pt x="377139" y="19113"/>
                                </a:lnTo>
                                <a:lnTo>
                                  <a:pt x="379018" y="17678"/>
                                </a:lnTo>
                                <a:lnTo>
                                  <a:pt x="379818" y="16078"/>
                                </a:lnTo>
                                <a:close/>
                              </a:path>
                            </a:pathLst>
                          </a:custGeom>
                          <a:solidFill>
                            <a:srgbClr val="BBCBD5"/>
                          </a:solidFill>
                        </wps:spPr>
                        <wps:bodyPr wrap="square" lIns="0" tIns="0" rIns="0" bIns="0" rtlCol="0">
                          <a:prstTxWarp prst="textNoShape">
                            <a:avLst/>
                          </a:prstTxWarp>
                          <a:noAutofit/>
                        </wps:bodyPr>
                      </wps:wsp>
                      <wps:wsp>
                        <wps:cNvPr id="144123804" name="Graphic 65"/>
                        <wps:cNvSpPr/>
                        <wps:spPr>
                          <a:xfrm>
                            <a:off x="1458163" y="2215259"/>
                            <a:ext cx="45085" cy="27940"/>
                          </a:xfrm>
                          <a:custGeom>
                            <a:avLst/>
                            <a:gdLst/>
                            <a:ahLst/>
                            <a:cxnLst/>
                            <a:rect l="l" t="t" r="r" b="b"/>
                            <a:pathLst>
                              <a:path w="45085" h="27940">
                                <a:moveTo>
                                  <a:pt x="139" y="9080"/>
                                </a:moveTo>
                                <a:lnTo>
                                  <a:pt x="1066" y="10591"/>
                                </a:lnTo>
                                <a:lnTo>
                                  <a:pt x="2501" y="11353"/>
                                </a:lnTo>
                                <a:lnTo>
                                  <a:pt x="4152" y="10769"/>
                                </a:lnTo>
                                <a:lnTo>
                                  <a:pt x="5054" y="9042"/>
                                </a:lnTo>
                                <a:lnTo>
                                  <a:pt x="4000" y="7810"/>
                                </a:lnTo>
                                <a:lnTo>
                                  <a:pt x="1981" y="7239"/>
                                </a:lnTo>
                                <a:lnTo>
                                  <a:pt x="0" y="7454"/>
                                </a:lnTo>
                                <a:lnTo>
                                  <a:pt x="139" y="9080"/>
                                </a:lnTo>
                                <a:close/>
                              </a:path>
                              <a:path w="45085" h="27940">
                                <a:moveTo>
                                  <a:pt x="20256" y="7493"/>
                                </a:moveTo>
                                <a:lnTo>
                                  <a:pt x="19456" y="6134"/>
                                </a:lnTo>
                                <a:lnTo>
                                  <a:pt x="17779" y="5257"/>
                                </a:lnTo>
                                <a:lnTo>
                                  <a:pt x="16128" y="5257"/>
                                </a:lnTo>
                                <a:lnTo>
                                  <a:pt x="14706" y="6540"/>
                                </a:lnTo>
                                <a:lnTo>
                                  <a:pt x="15595" y="7721"/>
                                </a:lnTo>
                                <a:lnTo>
                                  <a:pt x="17551" y="8597"/>
                                </a:lnTo>
                                <a:lnTo>
                                  <a:pt x="19329" y="8953"/>
                                </a:lnTo>
                                <a:lnTo>
                                  <a:pt x="20256" y="7493"/>
                                </a:lnTo>
                                <a:close/>
                              </a:path>
                              <a:path w="45085" h="27940">
                                <a:moveTo>
                                  <a:pt x="21729" y="25692"/>
                                </a:moveTo>
                                <a:lnTo>
                                  <a:pt x="22263" y="27368"/>
                                </a:lnTo>
                                <a:lnTo>
                                  <a:pt x="23545" y="26263"/>
                                </a:lnTo>
                                <a:lnTo>
                                  <a:pt x="22758" y="25514"/>
                                </a:lnTo>
                                <a:lnTo>
                                  <a:pt x="21729" y="25692"/>
                                </a:lnTo>
                                <a:close/>
                              </a:path>
                              <a:path w="45085" h="27940">
                                <a:moveTo>
                                  <a:pt x="41973" y="15938"/>
                                </a:moveTo>
                                <a:lnTo>
                                  <a:pt x="38392" y="18834"/>
                                </a:lnTo>
                                <a:lnTo>
                                  <a:pt x="39979" y="19710"/>
                                </a:lnTo>
                                <a:lnTo>
                                  <a:pt x="42113" y="19113"/>
                                </a:lnTo>
                                <a:lnTo>
                                  <a:pt x="43992" y="17678"/>
                                </a:lnTo>
                                <a:lnTo>
                                  <a:pt x="44792" y="16078"/>
                                </a:lnTo>
                                <a:lnTo>
                                  <a:pt x="43941" y="14998"/>
                                </a:lnTo>
                                <a:lnTo>
                                  <a:pt x="41973" y="15938"/>
                                </a:lnTo>
                                <a:close/>
                              </a:path>
                              <a:path w="45085" h="27940">
                                <a:moveTo>
                                  <a:pt x="24053" y="11531"/>
                                </a:moveTo>
                                <a:lnTo>
                                  <a:pt x="21666" y="12573"/>
                                </a:lnTo>
                                <a:lnTo>
                                  <a:pt x="21094" y="14224"/>
                                </a:lnTo>
                                <a:lnTo>
                                  <a:pt x="22174" y="15811"/>
                                </a:lnTo>
                                <a:lnTo>
                                  <a:pt x="24701" y="16624"/>
                                </a:lnTo>
                                <a:lnTo>
                                  <a:pt x="26758" y="15290"/>
                                </a:lnTo>
                                <a:lnTo>
                                  <a:pt x="27393" y="13436"/>
                                </a:lnTo>
                                <a:lnTo>
                                  <a:pt x="26530" y="11899"/>
                                </a:lnTo>
                                <a:lnTo>
                                  <a:pt x="24053" y="11531"/>
                                </a:lnTo>
                                <a:close/>
                              </a:path>
                              <a:path w="45085" h="27940">
                                <a:moveTo>
                                  <a:pt x="13030" y="12141"/>
                                </a:moveTo>
                                <a:lnTo>
                                  <a:pt x="12953" y="13309"/>
                                </a:lnTo>
                                <a:lnTo>
                                  <a:pt x="15532" y="18059"/>
                                </a:lnTo>
                                <a:lnTo>
                                  <a:pt x="9740" y="20713"/>
                                </a:lnTo>
                                <a:lnTo>
                                  <a:pt x="3708" y="20243"/>
                                </a:lnTo>
                                <a:lnTo>
                                  <a:pt x="5587" y="15621"/>
                                </a:lnTo>
                                <a:lnTo>
                                  <a:pt x="6794" y="14973"/>
                                </a:lnTo>
                                <a:lnTo>
                                  <a:pt x="8153" y="14478"/>
                                </a:lnTo>
                                <a:lnTo>
                                  <a:pt x="9296" y="13817"/>
                                </a:lnTo>
                                <a:lnTo>
                                  <a:pt x="9905" y="12623"/>
                                </a:lnTo>
                                <a:lnTo>
                                  <a:pt x="9347" y="11671"/>
                                </a:lnTo>
                                <a:lnTo>
                                  <a:pt x="5816" y="7924"/>
                                </a:lnTo>
                                <a:lnTo>
                                  <a:pt x="3886" y="3873"/>
                                </a:lnTo>
                                <a:lnTo>
                                  <a:pt x="2946" y="2971"/>
                                </a:lnTo>
                                <a:lnTo>
                                  <a:pt x="939" y="2057"/>
                                </a:lnTo>
                                <a:lnTo>
                                  <a:pt x="2882" y="342"/>
                                </a:lnTo>
                                <a:lnTo>
                                  <a:pt x="8597" y="5486"/>
                                </a:lnTo>
                                <a:lnTo>
                                  <a:pt x="8864" y="6286"/>
                                </a:lnTo>
                                <a:lnTo>
                                  <a:pt x="9512" y="7035"/>
                                </a:lnTo>
                                <a:lnTo>
                                  <a:pt x="11150" y="8343"/>
                                </a:lnTo>
                                <a:lnTo>
                                  <a:pt x="11772" y="9105"/>
                                </a:lnTo>
                                <a:lnTo>
                                  <a:pt x="12344" y="10134"/>
                                </a:lnTo>
                                <a:lnTo>
                                  <a:pt x="12801" y="11112"/>
                                </a:lnTo>
                                <a:lnTo>
                                  <a:pt x="13030" y="12141"/>
                                </a:lnTo>
                                <a:close/>
                              </a:path>
                            </a:pathLst>
                          </a:custGeom>
                          <a:ln w="1981">
                            <a:solidFill>
                              <a:srgbClr val="FFFFFF"/>
                            </a:solidFill>
                            <a:prstDash val="solid"/>
                          </a:ln>
                        </wps:spPr>
                        <wps:bodyPr wrap="square" lIns="0" tIns="0" rIns="0" bIns="0" rtlCol="0">
                          <a:prstTxWarp prst="textNoShape">
                            <a:avLst/>
                          </a:prstTxWarp>
                          <a:noAutofit/>
                        </wps:bodyPr>
                      </wps:wsp>
                      <wps:wsp>
                        <wps:cNvPr id="144123805" name="Graphic 66"/>
                        <wps:cNvSpPr/>
                        <wps:spPr>
                          <a:xfrm>
                            <a:off x="2707026" y="1888916"/>
                            <a:ext cx="49530" cy="46355"/>
                          </a:xfrm>
                          <a:custGeom>
                            <a:avLst/>
                            <a:gdLst/>
                            <a:ahLst/>
                            <a:cxnLst/>
                            <a:rect l="l" t="t" r="r" b="b"/>
                            <a:pathLst>
                              <a:path w="49530" h="46355">
                                <a:moveTo>
                                  <a:pt x="6807" y="5067"/>
                                </a:moveTo>
                                <a:lnTo>
                                  <a:pt x="4686" y="6718"/>
                                </a:lnTo>
                                <a:lnTo>
                                  <a:pt x="7416" y="7467"/>
                                </a:lnTo>
                                <a:lnTo>
                                  <a:pt x="7912" y="6121"/>
                                </a:lnTo>
                                <a:lnTo>
                                  <a:pt x="6807" y="5067"/>
                                </a:lnTo>
                                <a:close/>
                              </a:path>
                              <a:path w="49530" h="46355">
                                <a:moveTo>
                                  <a:pt x="4343" y="0"/>
                                </a:moveTo>
                                <a:lnTo>
                                  <a:pt x="1892" y="825"/>
                                </a:lnTo>
                                <a:lnTo>
                                  <a:pt x="0" y="2082"/>
                                </a:lnTo>
                                <a:lnTo>
                                  <a:pt x="787" y="4165"/>
                                </a:lnTo>
                                <a:lnTo>
                                  <a:pt x="2590" y="4800"/>
                                </a:lnTo>
                                <a:lnTo>
                                  <a:pt x="4635" y="4165"/>
                                </a:lnTo>
                                <a:lnTo>
                                  <a:pt x="6121" y="2451"/>
                                </a:lnTo>
                                <a:lnTo>
                                  <a:pt x="6159" y="317"/>
                                </a:lnTo>
                                <a:lnTo>
                                  <a:pt x="4343" y="0"/>
                                </a:lnTo>
                                <a:close/>
                              </a:path>
                              <a:path w="49530" h="46355">
                                <a:moveTo>
                                  <a:pt x="45897" y="6502"/>
                                </a:moveTo>
                                <a:lnTo>
                                  <a:pt x="45453" y="6578"/>
                                </a:lnTo>
                                <a:lnTo>
                                  <a:pt x="45059" y="6730"/>
                                </a:lnTo>
                                <a:lnTo>
                                  <a:pt x="44665" y="6934"/>
                                </a:lnTo>
                                <a:lnTo>
                                  <a:pt x="44284" y="7188"/>
                                </a:lnTo>
                                <a:lnTo>
                                  <a:pt x="44373" y="8254"/>
                                </a:lnTo>
                                <a:lnTo>
                                  <a:pt x="44627" y="9258"/>
                                </a:lnTo>
                                <a:lnTo>
                                  <a:pt x="45034" y="10210"/>
                                </a:lnTo>
                                <a:lnTo>
                                  <a:pt x="45605" y="11137"/>
                                </a:lnTo>
                                <a:lnTo>
                                  <a:pt x="45935" y="10045"/>
                                </a:lnTo>
                                <a:lnTo>
                                  <a:pt x="46040" y="9258"/>
                                </a:lnTo>
                                <a:lnTo>
                                  <a:pt x="45931" y="6730"/>
                                </a:lnTo>
                                <a:lnTo>
                                  <a:pt x="45897" y="6502"/>
                                </a:lnTo>
                                <a:close/>
                              </a:path>
                              <a:path w="49530" h="46355">
                                <a:moveTo>
                                  <a:pt x="45656" y="18414"/>
                                </a:moveTo>
                                <a:lnTo>
                                  <a:pt x="45643" y="19456"/>
                                </a:lnTo>
                                <a:lnTo>
                                  <a:pt x="45427" y="20345"/>
                                </a:lnTo>
                                <a:lnTo>
                                  <a:pt x="45123" y="21208"/>
                                </a:lnTo>
                                <a:lnTo>
                                  <a:pt x="44881" y="22186"/>
                                </a:lnTo>
                                <a:lnTo>
                                  <a:pt x="47523" y="23088"/>
                                </a:lnTo>
                                <a:lnTo>
                                  <a:pt x="49326" y="21602"/>
                                </a:lnTo>
                                <a:lnTo>
                                  <a:pt x="49110" y="19456"/>
                                </a:lnTo>
                                <a:lnTo>
                                  <a:pt x="45656" y="18414"/>
                                </a:lnTo>
                                <a:close/>
                              </a:path>
                              <a:path w="49530" h="46355">
                                <a:moveTo>
                                  <a:pt x="39814" y="36347"/>
                                </a:moveTo>
                                <a:lnTo>
                                  <a:pt x="39369" y="39141"/>
                                </a:lnTo>
                                <a:lnTo>
                                  <a:pt x="41605" y="39763"/>
                                </a:lnTo>
                                <a:lnTo>
                                  <a:pt x="41160" y="37693"/>
                                </a:lnTo>
                                <a:lnTo>
                                  <a:pt x="39814" y="36347"/>
                                </a:lnTo>
                                <a:close/>
                              </a:path>
                              <a:path w="49530" h="46355">
                                <a:moveTo>
                                  <a:pt x="30022" y="36194"/>
                                </a:moveTo>
                                <a:lnTo>
                                  <a:pt x="29324" y="41109"/>
                                </a:lnTo>
                                <a:lnTo>
                                  <a:pt x="30822" y="43065"/>
                                </a:lnTo>
                                <a:lnTo>
                                  <a:pt x="32880" y="44145"/>
                                </a:lnTo>
                                <a:lnTo>
                                  <a:pt x="34658" y="43878"/>
                                </a:lnTo>
                                <a:lnTo>
                                  <a:pt x="35293" y="41795"/>
                                </a:lnTo>
                                <a:lnTo>
                                  <a:pt x="34556" y="40347"/>
                                </a:lnTo>
                                <a:lnTo>
                                  <a:pt x="32956" y="38684"/>
                                </a:lnTo>
                                <a:lnTo>
                                  <a:pt x="30022" y="36194"/>
                                </a:lnTo>
                                <a:close/>
                              </a:path>
                              <a:path w="49530" h="46355">
                                <a:moveTo>
                                  <a:pt x="19545" y="9905"/>
                                </a:moveTo>
                                <a:lnTo>
                                  <a:pt x="17957" y="10642"/>
                                </a:lnTo>
                                <a:lnTo>
                                  <a:pt x="19202" y="13398"/>
                                </a:lnTo>
                                <a:lnTo>
                                  <a:pt x="19951" y="11760"/>
                                </a:lnTo>
                                <a:lnTo>
                                  <a:pt x="21081" y="11633"/>
                                </a:lnTo>
                                <a:lnTo>
                                  <a:pt x="24305" y="11633"/>
                                </a:lnTo>
                                <a:lnTo>
                                  <a:pt x="22339" y="10515"/>
                                </a:lnTo>
                                <a:lnTo>
                                  <a:pt x="19545" y="9905"/>
                                </a:lnTo>
                                <a:close/>
                              </a:path>
                              <a:path w="49530" h="46355">
                                <a:moveTo>
                                  <a:pt x="24305" y="11633"/>
                                </a:moveTo>
                                <a:lnTo>
                                  <a:pt x="21081" y="11633"/>
                                </a:lnTo>
                                <a:lnTo>
                                  <a:pt x="24663" y="11836"/>
                                </a:lnTo>
                                <a:lnTo>
                                  <a:pt x="24305" y="11633"/>
                                </a:lnTo>
                                <a:close/>
                              </a:path>
                              <a:path w="49530" h="46355">
                                <a:moveTo>
                                  <a:pt x="18491" y="42240"/>
                                </a:moveTo>
                                <a:lnTo>
                                  <a:pt x="16827" y="42532"/>
                                </a:lnTo>
                                <a:lnTo>
                                  <a:pt x="15532" y="43954"/>
                                </a:lnTo>
                                <a:lnTo>
                                  <a:pt x="16332" y="45288"/>
                                </a:lnTo>
                                <a:lnTo>
                                  <a:pt x="17449" y="45935"/>
                                </a:lnTo>
                                <a:lnTo>
                                  <a:pt x="18618" y="45783"/>
                                </a:lnTo>
                                <a:lnTo>
                                  <a:pt x="19583" y="44703"/>
                                </a:lnTo>
                                <a:lnTo>
                                  <a:pt x="19697" y="43002"/>
                                </a:lnTo>
                                <a:lnTo>
                                  <a:pt x="18491" y="42240"/>
                                </a:lnTo>
                                <a:close/>
                              </a:path>
                            </a:pathLst>
                          </a:custGeom>
                          <a:solidFill>
                            <a:srgbClr val="BBCBD5"/>
                          </a:solidFill>
                        </wps:spPr>
                        <wps:bodyPr wrap="square" lIns="0" tIns="0" rIns="0" bIns="0" rtlCol="0">
                          <a:prstTxWarp prst="textNoShape">
                            <a:avLst/>
                          </a:prstTxWarp>
                          <a:noAutofit/>
                        </wps:bodyPr>
                      </wps:wsp>
                      <wps:wsp>
                        <wps:cNvPr id="144123806" name="Graphic 67"/>
                        <wps:cNvSpPr/>
                        <wps:spPr>
                          <a:xfrm>
                            <a:off x="2707026" y="1888916"/>
                            <a:ext cx="49530" cy="46355"/>
                          </a:xfrm>
                          <a:custGeom>
                            <a:avLst/>
                            <a:gdLst/>
                            <a:ahLst/>
                            <a:cxnLst/>
                            <a:rect l="l" t="t" r="r" b="b"/>
                            <a:pathLst>
                              <a:path w="49530" h="46355">
                                <a:moveTo>
                                  <a:pt x="4686" y="6718"/>
                                </a:moveTo>
                                <a:lnTo>
                                  <a:pt x="7416" y="7467"/>
                                </a:lnTo>
                                <a:lnTo>
                                  <a:pt x="7912" y="6121"/>
                                </a:lnTo>
                                <a:lnTo>
                                  <a:pt x="6807" y="5067"/>
                                </a:lnTo>
                                <a:lnTo>
                                  <a:pt x="4686" y="6718"/>
                                </a:lnTo>
                                <a:close/>
                              </a:path>
                              <a:path w="49530" h="46355">
                                <a:moveTo>
                                  <a:pt x="6159" y="317"/>
                                </a:moveTo>
                                <a:lnTo>
                                  <a:pt x="4343" y="0"/>
                                </a:lnTo>
                                <a:lnTo>
                                  <a:pt x="1892" y="825"/>
                                </a:lnTo>
                                <a:lnTo>
                                  <a:pt x="0" y="2082"/>
                                </a:lnTo>
                                <a:lnTo>
                                  <a:pt x="787" y="4165"/>
                                </a:lnTo>
                                <a:lnTo>
                                  <a:pt x="2590" y="4800"/>
                                </a:lnTo>
                                <a:lnTo>
                                  <a:pt x="4635" y="4165"/>
                                </a:lnTo>
                                <a:lnTo>
                                  <a:pt x="6121" y="2451"/>
                                </a:lnTo>
                                <a:lnTo>
                                  <a:pt x="6159" y="317"/>
                                </a:lnTo>
                                <a:close/>
                              </a:path>
                              <a:path w="49530" h="46355">
                                <a:moveTo>
                                  <a:pt x="45605" y="11137"/>
                                </a:moveTo>
                                <a:lnTo>
                                  <a:pt x="45935" y="10045"/>
                                </a:lnTo>
                                <a:lnTo>
                                  <a:pt x="46088" y="8902"/>
                                </a:lnTo>
                                <a:lnTo>
                                  <a:pt x="46075" y="7708"/>
                                </a:lnTo>
                                <a:lnTo>
                                  <a:pt x="45897" y="6502"/>
                                </a:lnTo>
                                <a:lnTo>
                                  <a:pt x="45453" y="6578"/>
                                </a:lnTo>
                                <a:lnTo>
                                  <a:pt x="45059" y="6730"/>
                                </a:lnTo>
                                <a:lnTo>
                                  <a:pt x="44665" y="6934"/>
                                </a:lnTo>
                                <a:lnTo>
                                  <a:pt x="44284" y="7188"/>
                                </a:lnTo>
                                <a:lnTo>
                                  <a:pt x="44373" y="8254"/>
                                </a:lnTo>
                                <a:lnTo>
                                  <a:pt x="44627" y="9258"/>
                                </a:lnTo>
                                <a:lnTo>
                                  <a:pt x="45034" y="10210"/>
                                </a:lnTo>
                                <a:lnTo>
                                  <a:pt x="45605" y="11137"/>
                                </a:lnTo>
                                <a:close/>
                              </a:path>
                              <a:path w="49530" h="46355">
                                <a:moveTo>
                                  <a:pt x="45656" y="18414"/>
                                </a:moveTo>
                                <a:lnTo>
                                  <a:pt x="45643" y="19456"/>
                                </a:lnTo>
                                <a:lnTo>
                                  <a:pt x="45427" y="20345"/>
                                </a:lnTo>
                                <a:lnTo>
                                  <a:pt x="45123" y="21208"/>
                                </a:lnTo>
                                <a:lnTo>
                                  <a:pt x="44881" y="22186"/>
                                </a:lnTo>
                                <a:lnTo>
                                  <a:pt x="47523" y="23088"/>
                                </a:lnTo>
                                <a:lnTo>
                                  <a:pt x="49326" y="21602"/>
                                </a:lnTo>
                                <a:lnTo>
                                  <a:pt x="49110" y="19456"/>
                                </a:lnTo>
                                <a:lnTo>
                                  <a:pt x="45656" y="18414"/>
                                </a:lnTo>
                                <a:close/>
                              </a:path>
                              <a:path w="49530" h="46355">
                                <a:moveTo>
                                  <a:pt x="39814" y="36347"/>
                                </a:moveTo>
                                <a:lnTo>
                                  <a:pt x="39369" y="39141"/>
                                </a:lnTo>
                                <a:lnTo>
                                  <a:pt x="41605" y="39763"/>
                                </a:lnTo>
                                <a:lnTo>
                                  <a:pt x="41160" y="37693"/>
                                </a:lnTo>
                                <a:lnTo>
                                  <a:pt x="39814" y="36347"/>
                                </a:lnTo>
                                <a:close/>
                              </a:path>
                              <a:path w="49530" h="46355">
                                <a:moveTo>
                                  <a:pt x="32956" y="38684"/>
                                </a:moveTo>
                                <a:lnTo>
                                  <a:pt x="30022" y="36194"/>
                                </a:lnTo>
                                <a:lnTo>
                                  <a:pt x="29324" y="41109"/>
                                </a:lnTo>
                                <a:lnTo>
                                  <a:pt x="30822" y="43065"/>
                                </a:lnTo>
                                <a:lnTo>
                                  <a:pt x="32880" y="44145"/>
                                </a:lnTo>
                                <a:lnTo>
                                  <a:pt x="34658" y="43878"/>
                                </a:lnTo>
                                <a:lnTo>
                                  <a:pt x="35293" y="41795"/>
                                </a:lnTo>
                                <a:lnTo>
                                  <a:pt x="34556" y="40347"/>
                                </a:lnTo>
                                <a:lnTo>
                                  <a:pt x="32956" y="38684"/>
                                </a:lnTo>
                                <a:close/>
                              </a:path>
                              <a:path w="49530" h="46355">
                                <a:moveTo>
                                  <a:pt x="19545" y="9905"/>
                                </a:moveTo>
                                <a:lnTo>
                                  <a:pt x="17957" y="10642"/>
                                </a:lnTo>
                                <a:lnTo>
                                  <a:pt x="19202" y="13398"/>
                                </a:lnTo>
                                <a:lnTo>
                                  <a:pt x="19951" y="11760"/>
                                </a:lnTo>
                                <a:lnTo>
                                  <a:pt x="21081" y="11633"/>
                                </a:lnTo>
                                <a:lnTo>
                                  <a:pt x="24663" y="11836"/>
                                </a:lnTo>
                                <a:lnTo>
                                  <a:pt x="22339" y="10515"/>
                                </a:lnTo>
                                <a:lnTo>
                                  <a:pt x="19545" y="9905"/>
                                </a:lnTo>
                                <a:close/>
                              </a:path>
                              <a:path w="49530" h="46355">
                                <a:moveTo>
                                  <a:pt x="18491" y="42240"/>
                                </a:moveTo>
                                <a:lnTo>
                                  <a:pt x="19697" y="43002"/>
                                </a:lnTo>
                                <a:lnTo>
                                  <a:pt x="19583" y="44703"/>
                                </a:lnTo>
                                <a:lnTo>
                                  <a:pt x="18618" y="45783"/>
                                </a:lnTo>
                                <a:lnTo>
                                  <a:pt x="17449" y="45935"/>
                                </a:lnTo>
                                <a:lnTo>
                                  <a:pt x="16332" y="45288"/>
                                </a:lnTo>
                                <a:lnTo>
                                  <a:pt x="15532" y="43954"/>
                                </a:lnTo>
                                <a:lnTo>
                                  <a:pt x="16827" y="42532"/>
                                </a:lnTo>
                                <a:lnTo>
                                  <a:pt x="18491" y="42240"/>
                                </a:lnTo>
                                <a:close/>
                              </a:path>
                            </a:pathLst>
                          </a:custGeom>
                          <a:ln w="1981">
                            <a:solidFill>
                              <a:srgbClr val="FFFFFF"/>
                            </a:solidFill>
                            <a:prstDash val="solid"/>
                          </a:ln>
                        </wps:spPr>
                        <wps:bodyPr wrap="square" lIns="0" tIns="0" rIns="0" bIns="0" rtlCol="0">
                          <a:prstTxWarp prst="textNoShape">
                            <a:avLst/>
                          </a:prstTxWarp>
                          <a:noAutofit/>
                        </wps:bodyPr>
                      </wps:wsp>
                      <wps:wsp>
                        <wps:cNvPr id="144123807" name="Graphic 68"/>
                        <wps:cNvSpPr/>
                        <wps:spPr>
                          <a:xfrm>
                            <a:off x="330586" y="2383377"/>
                            <a:ext cx="286385" cy="236220"/>
                          </a:xfrm>
                          <a:custGeom>
                            <a:avLst/>
                            <a:gdLst/>
                            <a:ahLst/>
                            <a:cxnLst/>
                            <a:rect l="l" t="t" r="r" b="b"/>
                            <a:pathLst>
                              <a:path w="286385" h="236220">
                                <a:moveTo>
                                  <a:pt x="38315" y="168986"/>
                                </a:moveTo>
                                <a:lnTo>
                                  <a:pt x="36868" y="169011"/>
                                </a:lnTo>
                                <a:lnTo>
                                  <a:pt x="35356" y="170116"/>
                                </a:lnTo>
                                <a:lnTo>
                                  <a:pt x="35674" y="172123"/>
                                </a:lnTo>
                                <a:lnTo>
                                  <a:pt x="36652" y="172910"/>
                                </a:lnTo>
                                <a:lnTo>
                                  <a:pt x="38036" y="173189"/>
                                </a:lnTo>
                                <a:lnTo>
                                  <a:pt x="39573" y="173647"/>
                                </a:lnTo>
                                <a:lnTo>
                                  <a:pt x="41757" y="175171"/>
                                </a:lnTo>
                                <a:lnTo>
                                  <a:pt x="43129" y="175780"/>
                                </a:lnTo>
                                <a:lnTo>
                                  <a:pt x="44183" y="175514"/>
                                </a:lnTo>
                                <a:lnTo>
                                  <a:pt x="44475" y="174777"/>
                                </a:lnTo>
                                <a:lnTo>
                                  <a:pt x="44157" y="174180"/>
                                </a:lnTo>
                                <a:lnTo>
                                  <a:pt x="43580" y="173647"/>
                                </a:lnTo>
                                <a:lnTo>
                                  <a:pt x="43268" y="173291"/>
                                </a:lnTo>
                                <a:lnTo>
                                  <a:pt x="42976" y="173253"/>
                                </a:lnTo>
                                <a:lnTo>
                                  <a:pt x="41977" y="172123"/>
                                </a:lnTo>
                                <a:lnTo>
                                  <a:pt x="41109" y="170916"/>
                                </a:lnTo>
                                <a:lnTo>
                                  <a:pt x="41097" y="170599"/>
                                </a:lnTo>
                                <a:lnTo>
                                  <a:pt x="39712" y="169646"/>
                                </a:lnTo>
                                <a:lnTo>
                                  <a:pt x="38315" y="168986"/>
                                </a:lnTo>
                                <a:close/>
                              </a:path>
                              <a:path w="286385" h="236220">
                                <a:moveTo>
                                  <a:pt x="111099" y="140893"/>
                                </a:moveTo>
                                <a:lnTo>
                                  <a:pt x="111366" y="142405"/>
                                </a:lnTo>
                                <a:lnTo>
                                  <a:pt x="111912" y="143776"/>
                                </a:lnTo>
                                <a:lnTo>
                                  <a:pt x="112661" y="145034"/>
                                </a:lnTo>
                                <a:lnTo>
                                  <a:pt x="113576" y="146138"/>
                                </a:lnTo>
                                <a:lnTo>
                                  <a:pt x="111099" y="140893"/>
                                </a:lnTo>
                                <a:close/>
                              </a:path>
                              <a:path w="286385" h="236220">
                                <a:moveTo>
                                  <a:pt x="0" y="151485"/>
                                </a:moveTo>
                                <a:lnTo>
                                  <a:pt x="863" y="151765"/>
                                </a:lnTo>
                                <a:lnTo>
                                  <a:pt x="609" y="151561"/>
                                </a:lnTo>
                                <a:lnTo>
                                  <a:pt x="0" y="151485"/>
                                </a:lnTo>
                                <a:close/>
                              </a:path>
                              <a:path w="286385" h="236220">
                                <a:moveTo>
                                  <a:pt x="30657" y="168554"/>
                                </a:moveTo>
                                <a:lnTo>
                                  <a:pt x="30403" y="169379"/>
                                </a:lnTo>
                                <a:lnTo>
                                  <a:pt x="31242" y="169824"/>
                                </a:lnTo>
                                <a:lnTo>
                                  <a:pt x="32575" y="168605"/>
                                </a:lnTo>
                                <a:lnTo>
                                  <a:pt x="30657" y="168554"/>
                                </a:lnTo>
                                <a:close/>
                              </a:path>
                              <a:path w="286385" h="236220">
                                <a:moveTo>
                                  <a:pt x="119634" y="134581"/>
                                </a:moveTo>
                                <a:lnTo>
                                  <a:pt x="121132" y="136652"/>
                                </a:lnTo>
                                <a:lnTo>
                                  <a:pt x="121577" y="137401"/>
                                </a:lnTo>
                                <a:lnTo>
                                  <a:pt x="121437" y="136436"/>
                                </a:lnTo>
                                <a:lnTo>
                                  <a:pt x="121005" y="135750"/>
                                </a:lnTo>
                                <a:lnTo>
                                  <a:pt x="119634" y="134581"/>
                                </a:lnTo>
                                <a:close/>
                              </a:path>
                              <a:path w="286385" h="236220">
                                <a:moveTo>
                                  <a:pt x="272072" y="183997"/>
                                </a:moveTo>
                                <a:lnTo>
                                  <a:pt x="273875" y="185889"/>
                                </a:lnTo>
                                <a:lnTo>
                                  <a:pt x="273583" y="185127"/>
                                </a:lnTo>
                                <a:lnTo>
                                  <a:pt x="273151" y="184683"/>
                                </a:lnTo>
                                <a:lnTo>
                                  <a:pt x="272072" y="183997"/>
                                </a:lnTo>
                                <a:close/>
                              </a:path>
                              <a:path w="286385" h="236220">
                                <a:moveTo>
                                  <a:pt x="283159" y="188074"/>
                                </a:moveTo>
                                <a:lnTo>
                                  <a:pt x="285597" y="189420"/>
                                </a:lnTo>
                                <a:lnTo>
                                  <a:pt x="286258" y="189966"/>
                                </a:lnTo>
                                <a:lnTo>
                                  <a:pt x="285915" y="189242"/>
                                </a:lnTo>
                                <a:lnTo>
                                  <a:pt x="285229" y="188658"/>
                                </a:lnTo>
                                <a:lnTo>
                                  <a:pt x="284276" y="188252"/>
                                </a:lnTo>
                                <a:lnTo>
                                  <a:pt x="283159" y="188074"/>
                                </a:lnTo>
                                <a:close/>
                              </a:path>
                              <a:path w="286385" h="236220">
                                <a:moveTo>
                                  <a:pt x="243801" y="234403"/>
                                </a:moveTo>
                                <a:lnTo>
                                  <a:pt x="244411" y="235153"/>
                                </a:lnTo>
                                <a:lnTo>
                                  <a:pt x="244424" y="236181"/>
                                </a:lnTo>
                                <a:lnTo>
                                  <a:pt x="244714" y="235572"/>
                                </a:lnTo>
                                <a:lnTo>
                                  <a:pt x="244640" y="234962"/>
                                </a:lnTo>
                                <a:lnTo>
                                  <a:pt x="244221" y="234708"/>
                                </a:lnTo>
                                <a:lnTo>
                                  <a:pt x="243801" y="234403"/>
                                </a:lnTo>
                                <a:close/>
                              </a:path>
                              <a:path w="286385" h="236220">
                                <a:moveTo>
                                  <a:pt x="170103" y="139687"/>
                                </a:moveTo>
                                <a:lnTo>
                                  <a:pt x="169659" y="140030"/>
                                </a:lnTo>
                                <a:lnTo>
                                  <a:pt x="169481" y="140411"/>
                                </a:lnTo>
                                <a:lnTo>
                                  <a:pt x="169324" y="141033"/>
                                </a:lnTo>
                                <a:lnTo>
                                  <a:pt x="169189" y="141439"/>
                                </a:lnTo>
                                <a:lnTo>
                                  <a:pt x="169926" y="140208"/>
                                </a:lnTo>
                                <a:lnTo>
                                  <a:pt x="170103" y="139687"/>
                                </a:lnTo>
                                <a:close/>
                              </a:path>
                              <a:path w="286385" h="236220">
                                <a:moveTo>
                                  <a:pt x="147002" y="150736"/>
                                </a:moveTo>
                                <a:lnTo>
                                  <a:pt x="148234" y="151523"/>
                                </a:lnTo>
                                <a:lnTo>
                                  <a:pt x="148831" y="151765"/>
                                </a:lnTo>
                                <a:lnTo>
                                  <a:pt x="149567" y="151803"/>
                                </a:lnTo>
                                <a:lnTo>
                                  <a:pt x="148932" y="151460"/>
                                </a:lnTo>
                                <a:lnTo>
                                  <a:pt x="147002" y="150736"/>
                                </a:lnTo>
                                <a:close/>
                              </a:path>
                              <a:path w="286385" h="236220">
                                <a:moveTo>
                                  <a:pt x="151612" y="151498"/>
                                </a:moveTo>
                                <a:lnTo>
                                  <a:pt x="149961" y="151536"/>
                                </a:lnTo>
                                <a:lnTo>
                                  <a:pt x="152285" y="152120"/>
                                </a:lnTo>
                                <a:lnTo>
                                  <a:pt x="153060" y="152463"/>
                                </a:lnTo>
                                <a:lnTo>
                                  <a:pt x="152298" y="151739"/>
                                </a:lnTo>
                                <a:lnTo>
                                  <a:pt x="151612" y="151498"/>
                                </a:lnTo>
                                <a:close/>
                              </a:path>
                              <a:path w="286385" h="236220">
                                <a:moveTo>
                                  <a:pt x="198501" y="179908"/>
                                </a:moveTo>
                                <a:lnTo>
                                  <a:pt x="199110" y="180784"/>
                                </a:lnTo>
                                <a:lnTo>
                                  <a:pt x="199796" y="181610"/>
                                </a:lnTo>
                                <a:lnTo>
                                  <a:pt x="200545" y="182359"/>
                                </a:lnTo>
                                <a:lnTo>
                                  <a:pt x="201333" y="183032"/>
                                </a:lnTo>
                                <a:lnTo>
                                  <a:pt x="200837" y="182092"/>
                                </a:lnTo>
                                <a:lnTo>
                                  <a:pt x="200177" y="181241"/>
                                </a:lnTo>
                                <a:lnTo>
                                  <a:pt x="199390" y="180505"/>
                                </a:lnTo>
                                <a:lnTo>
                                  <a:pt x="198501" y="179908"/>
                                </a:lnTo>
                                <a:close/>
                              </a:path>
                              <a:path w="286385" h="236220">
                                <a:moveTo>
                                  <a:pt x="202107" y="185356"/>
                                </a:moveTo>
                                <a:lnTo>
                                  <a:pt x="202996" y="186232"/>
                                </a:lnTo>
                                <a:lnTo>
                                  <a:pt x="203530" y="186651"/>
                                </a:lnTo>
                                <a:lnTo>
                                  <a:pt x="204177" y="186982"/>
                                </a:lnTo>
                                <a:lnTo>
                                  <a:pt x="203822" y="186372"/>
                                </a:lnTo>
                                <a:lnTo>
                                  <a:pt x="203352" y="185991"/>
                                </a:lnTo>
                                <a:lnTo>
                                  <a:pt x="202107" y="185356"/>
                                </a:lnTo>
                                <a:close/>
                              </a:path>
                              <a:path w="286385" h="236220">
                                <a:moveTo>
                                  <a:pt x="204812" y="172364"/>
                                </a:moveTo>
                                <a:lnTo>
                                  <a:pt x="203225" y="172821"/>
                                </a:lnTo>
                                <a:lnTo>
                                  <a:pt x="201739" y="173850"/>
                                </a:lnTo>
                                <a:lnTo>
                                  <a:pt x="201002" y="175120"/>
                                </a:lnTo>
                                <a:lnTo>
                                  <a:pt x="201688" y="176276"/>
                                </a:lnTo>
                                <a:lnTo>
                                  <a:pt x="201523" y="175031"/>
                                </a:lnTo>
                                <a:lnTo>
                                  <a:pt x="202196" y="173926"/>
                                </a:lnTo>
                                <a:lnTo>
                                  <a:pt x="203390" y="173012"/>
                                </a:lnTo>
                                <a:lnTo>
                                  <a:pt x="204812" y="172364"/>
                                </a:lnTo>
                                <a:close/>
                              </a:path>
                              <a:path w="286385" h="236220">
                                <a:moveTo>
                                  <a:pt x="850" y="153860"/>
                                </a:moveTo>
                                <a:lnTo>
                                  <a:pt x="608" y="154889"/>
                                </a:lnTo>
                                <a:lnTo>
                                  <a:pt x="608" y="155549"/>
                                </a:lnTo>
                                <a:lnTo>
                                  <a:pt x="736" y="156133"/>
                                </a:lnTo>
                                <a:lnTo>
                                  <a:pt x="1498" y="156540"/>
                                </a:lnTo>
                                <a:lnTo>
                                  <a:pt x="2781" y="156311"/>
                                </a:lnTo>
                                <a:lnTo>
                                  <a:pt x="2425" y="155549"/>
                                </a:lnTo>
                                <a:lnTo>
                                  <a:pt x="2044" y="154889"/>
                                </a:lnTo>
                                <a:lnTo>
                                  <a:pt x="1536" y="154330"/>
                                </a:lnTo>
                                <a:lnTo>
                                  <a:pt x="850" y="153860"/>
                                </a:lnTo>
                                <a:close/>
                              </a:path>
                              <a:path w="286385" h="236220">
                                <a:moveTo>
                                  <a:pt x="235635" y="17741"/>
                                </a:moveTo>
                                <a:lnTo>
                                  <a:pt x="234061" y="17957"/>
                                </a:lnTo>
                                <a:lnTo>
                                  <a:pt x="232537" y="18897"/>
                                </a:lnTo>
                                <a:lnTo>
                                  <a:pt x="233895" y="19913"/>
                                </a:lnTo>
                                <a:lnTo>
                                  <a:pt x="235610" y="20053"/>
                                </a:lnTo>
                                <a:lnTo>
                                  <a:pt x="237388" y="19494"/>
                                </a:lnTo>
                                <a:lnTo>
                                  <a:pt x="238925" y="18351"/>
                                </a:lnTo>
                                <a:lnTo>
                                  <a:pt x="237248" y="17957"/>
                                </a:lnTo>
                                <a:lnTo>
                                  <a:pt x="235635" y="17741"/>
                                </a:lnTo>
                                <a:close/>
                              </a:path>
                              <a:path w="286385" h="236220">
                                <a:moveTo>
                                  <a:pt x="241503" y="31445"/>
                                </a:moveTo>
                                <a:lnTo>
                                  <a:pt x="241554" y="33489"/>
                                </a:lnTo>
                                <a:lnTo>
                                  <a:pt x="242468" y="32867"/>
                                </a:lnTo>
                                <a:lnTo>
                                  <a:pt x="242544" y="32435"/>
                                </a:lnTo>
                                <a:lnTo>
                                  <a:pt x="241503" y="31445"/>
                                </a:lnTo>
                                <a:close/>
                              </a:path>
                              <a:path w="286385" h="236220">
                                <a:moveTo>
                                  <a:pt x="215671" y="10579"/>
                                </a:moveTo>
                                <a:lnTo>
                                  <a:pt x="215188" y="10617"/>
                                </a:lnTo>
                                <a:lnTo>
                                  <a:pt x="214109" y="11049"/>
                                </a:lnTo>
                                <a:lnTo>
                                  <a:pt x="214718" y="12280"/>
                                </a:lnTo>
                                <a:lnTo>
                                  <a:pt x="214998" y="12674"/>
                                </a:lnTo>
                                <a:lnTo>
                                  <a:pt x="215696" y="11785"/>
                                </a:lnTo>
                                <a:lnTo>
                                  <a:pt x="216001" y="11315"/>
                                </a:lnTo>
                                <a:lnTo>
                                  <a:pt x="216242" y="10769"/>
                                </a:lnTo>
                                <a:lnTo>
                                  <a:pt x="215671" y="10579"/>
                                </a:lnTo>
                                <a:close/>
                              </a:path>
                              <a:path w="286385" h="236220">
                                <a:moveTo>
                                  <a:pt x="214236" y="0"/>
                                </a:moveTo>
                                <a:lnTo>
                                  <a:pt x="212928" y="317"/>
                                </a:lnTo>
                                <a:lnTo>
                                  <a:pt x="212077" y="1295"/>
                                </a:lnTo>
                                <a:lnTo>
                                  <a:pt x="212915" y="2387"/>
                                </a:lnTo>
                                <a:lnTo>
                                  <a:pt x="214236" y="2882"/>
                                </a:lnTo>
                                <a:lnTo>
                                  <a:pt x="215455" y="2616"/>
                                </a:lnTo>
                                <a:lnTo>
                                  <a:pt x="215988" y="1447"/>
                                </a:lnTo>
                                <a:lnTo>
                                  <a:pt x="215442" y="368"/>
                                </a:lnTo>
                                <a:lnTo>
                                  <a:pt x="214236" y="0"/>
                                </a:lnTo>
                                <a:close/>
                              </a:path>
                              <a:path w="286385" h="236220">
                                <a:moveTo>
                                  <a:pt x="225336" y="2108"/>
                                </a:moveTo>
                                <a:lnTo>
                                  <a:pt x="223774" y="2260"/>
                                </a:lnTo>
                                <a:lnTo>
                                  <a:pt x="225069" y="2679"/>
                                </a:lnTo>
                                <a:lnTo>
                                  <a:pt x="225679" y="2425"/>
                                </a:lnTo>
                                <a:lnTo>
                                  <a:pt x="225336" y="2108"/>
                                </a:lnTo>
                                <a:close/>
                              </a:path>
                              <a:path w="286385" h="236220">
                                <a:moveTo>
                                  <a:pt x="234099" y="21691"/>
                                </a:moveTo>
                                <a:lnTo>
                                  <a:pt x="233832" y="21729"/>
                                </a:lnTo>
                                <a:lnTo>
                                  <a:pt x="233565" y="21882"/>
                                </a:lnTo>
                                <a:lnTo>
                                  <a:pt x="233146" y="21882"/>
                                </a:lnTo>
                                <a:lnTo>
                                  <a:pt x="233146" y="23482"/>
                                </a:lnTo>
                                <a:lnTo>
                                  <a:pt x="234543" y="21983"/>
                                </a:lnTo>
                                <a:lnTo>
                                  <a:pt x="234099" y="21691"/>
                                </a:lnTo>
                                <a:close/>
                              </a:path>
                            </a:pathLst>
                          </a:custGeom>
                          <a:solidFill>
                            <a:srgbClr val="BBCBD5"/>
                          </a:solidFill>
                        </wps:spPr>
                        <wps:bodyPr wrap="square" lIns="0" tIns="0" rIns="0" bIns="0" rtlCol="0">
                          <a:prstTxWarp prst="textNoShape">
                            <a:avLst/>
                          </a:prstTxWarp>
                          <a:noAutofit/>
                        </wps:bodyPr>
                      </wps:wsp>
                      <wps:wsp>
                        <wps:cNvPr id="144123808" name="Graphic 69"/>
                        <wps:cNvSpPr/>
                        <wps:spPr>
                          <a:xfrm>
                            <a:off x="331119" y="2383377"/>
                            <a:ext cx="285750" cy="236220"/>
                          </a:xfrm>
                          <a:custGeom>
                            <a:avLst/>
                            <a:gdLst/>
                            <a:ahLst/>
                            <a:cxnLst/>
                            <a:rect l="l" t="t" r="r" b="b"/>
                            <a:pathLst>
                              <a:path w="285750" h="236220">
                                <a:moveTo>
                                  <a:pt x="43091" y="173697"/>
                                </a:moveTo>
                                <a:lnTo>
                                  <a:pt x="42735" y="173291"/>
                                </a:lnTo>
                                <a:lnTo>
                                  <a:pt x="42443" y="173253"/>
                                </a:lnTo>
                                <a:lnTo>
                                  <a:pt x="41452" y="172135"/>
                                </a:lnTo>
                                <a:lnTo>
                                  <a:pt x="40576" y="170916"/>
                                </a:lnTo>
                                <a:lnTo>
                                  <a:pt x="40563" y="170599"/>
                                </a:lnTo>
                                <a:lnTo>
                                  <a:pt x="39179" y="169646"/>
                                </a:lnTo>
                                <a:lnTo>
                                  <a:pt x="37782" y="168986"/>
                                </a:lnTo>
                                <a:lnTo>
                                  <a:pt x="36334" y="169011"/>
                                </a:lnTo>
                                <a:lnTo>
                                  <a:pt x="34823" y="170116"/>
                                </a:lnTo>
                                <a:lnTo>
                                  <a:pt x="35140" y="172123"/>
                                </a:lnTo>
                                <a:lnTo>
                                  <a:pt x="36118" y="172910"/>
                                </a:lnTo>
                                <a:lnTo>
                                  <a:pt x="37503" y="173189"/>
                                </a:lnTo>
                                <a:lnTo>
                                  <a:pt x="39039" y="173647"/>
                                </a:lnTo>
                                <a:lnTo>
                                  <a:pt x="41224" y="175171"/>
                                </a:lnTo>
                                <a:lnTo>
                                  <a:pt x="42595" y="175780"/>
                                </a:lnTo>
                                <a:lnTo>
                                  <a:pt x="43649" y="175514"/>
                                </a:lnTo>
                                <a:lnTo>
                                  <a:pt x="43942" y="174777"/>
                                </a:lnTo>
                                <a:lnTo>
                                  <a:pt x="43624" y="174180"/>
                                </a:lnTo>
                                <a:lnTo>
                                  <a:pt x="43091" y="173697"/>
                                </a:lnTo>
                                <a:close/>
                              </a:path>
                              <a:path w="285750" h="236220">
                                <a:moveTo>
                                  <a:pt x="112128" y="145034"/>
                                </a:moveTo>
                                <a:lnTo>
                                  <a:pt x="113042" y="146138"/>
                                </a:lnTo>
                                <a:lnTo>
                                  <a:pt x="110566" y="140893"/>
                                </a:lnTo>
                                <a:lnTo>
                                  <a:pt x="110832" y="142405"/>
                                </a:lnTo>
                                <a:lnTo>
                                  <a:pt x="111379" y="143776"/>
                                </a:lnTo>
                                <a:lnTo>
                                  <a:pt x="112128" y="145034"/>
                                </a:lnTo>
                                <a:close/>
                              </a:path>
                              <a:path w="285750" h="236220">
                                <a:moveTo>
                                  <a:pt x="30124" y="168554"/>
                                </a:moveTo>
                                <a:lnTo>
                                  <a:pt x="29870" y="169379"/>
                                </a:lnTo>
                                <a:lnTo>
                                  <a:pt x="30708" y="169824"/>
                                </a:lnTo>
                                <a:lnTo>
                                  <a:pt x="32042" y="168605"/>
                                </a:lnTo>
                                <a:lnTo>
                                  <a:pt x="30124" y="168554"/>
                                </a:lnTo>
                                <a:close/>
                              </a:path>
                              <a:path w="285750" h="236220">
                                <a:moveTo>
                                  <a:pt x="120472" y="135750"/>
                                </a:moveTo>
                                <a:lnTo>
                                  <a:pt x="119100" y="134581"/>
                                </a:lnTo>
                                <a:lnTo>
                                  <a:pt x="120599" y="136652"/>
                                </a:lnTo>
                                <a:lnTo>
                                  <a:pt x="121043" y="137401"/>
                                </a:lnTo>
                                <a:lnTo>
                                  <a:pt x="120904" y="136436"/>
                                </a:lnTo>
                                <a:lnTo>
                                  <a:pt x="120472" y="135750"/>
                                </a:lnTo>
                                <a:close/>
                              </a:path>
                              <a:path w="285750" h="236220">
                                <a:moveTo>
                                  <a:pt x="272618" y="184683"/>
                                </a:moveTo>
                                <a:lnTo>
                                  <a:pt x="271538" y="183997"/>
                                </a:lnTo>
                                <a:lnTo>
                                  <a:pt x="273342" y="185889"/>
                                </a:lnTo>
                                <a:lnTo>
                                  <a:pt x="273050" y="185127"/>
                                </a:lnTo>
                                <a:lnTo>
                                  <a:pt x="272618" y="184683"/>
                                </a:lnTo>
                                <a:close/>
                              </a:path>
                              <a:path w="285750" h="236220">
                                <a:moveTo>
                                  <a:pt x="284695" y="188658"/>
                                </a:moveTo>
                                <a:lnTo>
                                  <a:pt x="283743" y="188252"/>
                                </a:lnTo>
                                <a:lnTo>
                                  <a:pt x="282625" y="188074"/>
                                </a:lnTo>
                                <a:lnTo>
                                  <a:pt x="285064" y="189420"/>
                                </a:lnTo>
                                <a:lnTo>
                                  <a:pt x="285724" y="189966"/>
                                </a:lnTo>
                                <a:lnTo>
                                  <a:pt x="285381" y="189242"/>
                                </a:lnTo>
                                <a:lnTo>
                                  <a:pt x="284695" y="188658"/>
                                </a:lnTo>
                                <a:close/>
                              </a:path>
                              <a:path w="285750" h="236220">
                                <a:moveTo>
                                  <a:pt x="243687" y="234708"/>
                                </a:moveTo>
                                <a:lnTo>
                                  <a:pt x="243268" y="234403"/>
                                </a:lnTo>
                                <a:lnTo>
                                  <a:pt x="243878" y="235153"/>
                                </a:lnTo>
                                <a:lnTo>
                                  <a:pt x="244017" y="235572"/>
                                </a:lnTo>
                                <a:lnTo>
                                  <a:pt x="243890" y="236181"/>
                                </a:lnTo>
                                <a:lnTo>
                                  <a:pt x="244271" y="235381"/>
                                </a:lnTo>
                                <a:lnTo>
                                  <a:pt x="244106" y="234962"/>
                                </a:lnTo>
                                <a:lnTo>
                                  <a:pt x="243687" y="234708"/>
                                </a:lnTo>
                                <a:close/>
                              </a:path>
                              <a:path w="285750" h="236220">
                                <a:moveTo>
                                  <a:pt x="168948" y="140411"/>
                                </a:moveTo>
                                <a:lnTo>
                                  <a:pt x="168846" y="140868"/>
                                </a:lnTo>
                                <a:lnTo>
                                  <a:pt x="168656" y="141439"/>
                                </a:lnTo>
                                <a:lnTo>
                                  <a:pt x="168884" y="141033"/>
                                </a:lnTo>
                                <a:lnTo>
                                  <a:pt x="169151" y="140639"/>
                                </a:lnTo>
                                <a:lnTo>
                                  <a:pt x="169392" y="140208"/>
                                </a:lnTo>
                                <a:lnTo>
                                  <a:pt x="169570" y="139687"/>
                                </a:lnTo>
                                <a:lnTo>
                                  <a:pt x="169125" y="140030"/>
                                </a:lnTo>
                                <a:lnTo>
                                  <a:pt x="168948" y="140411"/>
                                </a:lnTo>
                                <a:close/>
                              </a:path>
                              <a:path w="285750" h="236220">
                                <a:moveTo>
                                  <a:pt x="146469" y="150736"/>
                                </a:moveTo>
                                <a:lnTo>
                                  <a:pt x="147701" y="151523"/>
                                </a:lnTo>
                                <a:lnTo>
                                  <a:pt x="148297" y="151765"/>
                                </a:lnTo>
                                <a:lnTo>
                                  <a:pt x="149034" y="151803"/>
                                </a:lnTo>
                                <a:lnTo>
                                  <a:pt x="148399" y="151460"/>
                                </a:lnTo>
                                <a:lnTo>
                                  <a:pt x="146469" y="150736"/>
                                </a:lnTo>
                                <a:close/>
                              </a:path>
                              <a:path w="285750" h="236220">
                                <a:moveTo>
                                  <a:pt x="151079" y="151498"/>
                                </a:moveTo>
                                <a:lnTo>
                                  <a:pt x="149428" y="151536"/>
                                </a:lnTo>
                                <a:lnTo>
                                  <a:pt x="151752" y="152120"/>
                                </a:lnTo>
                                <a:lnTo>
                                  <a:pt x="152527" y="152463"/>
                                </a:lnTo>
                                <a:lnTo>
                                  <a:pt x="151765" y="151739"/>
                                </a:lnTo>
                                <a:lnTo>
                                  <a:pt x="151079" y="151498"/>
                                </a:lnTo>
                                <a:close/>
                              </a:path>
                              <a:path w="285750" h="236220">
                                <a:moveTo>
                                  <a:pt x="199644" y="181241"/>
                                </a:moveTo>
                                <a:lnTo>
                                  <a:pt x="198856" y="180505"/>
                                </a:lnTo>
                                <a:lnTo>
                                  <a:pt x="197967" y="179908"/>
                                </a:lnTo>
                                <a:lnTo>
                                  <a:pt x="198577" y="180784"/>
                                </a:lnTo>
                                <a:lnTo>
                                  <a:pt x="199263" y="181610"/>
                                </a:lnTo>
                                <a:lnTo>
                                  <a:pt x="200012" y="182359"/>
                                </a:lnTo>
                                <a:lnTo>
                                  <a:pt x="200799" y="183032"/>
                                </a:lnTo>
                                <a:lnTo>
                                  <a:pt x="200304" y="182092"/>
                                </a:lnTo>
                                <a:lnTo>
                                  <a:pt x="199644" y="181241"/>
                                </a:lnTo>
                                <a:close/>
                              </a:path>
                              <a:path w="285750" h="236220">
                                <a:moveTo>
                                  <a:pt x="202819" y="185991"/>
                                </a:moveTo>
                                <a:lnTo>
                                  <a:pt x="201574" y="185356"/>
                                </a:lnTo>
                                <a:lnTo>
                                  <a:pt x="202463" y="186232"/>
                                </a:lnTo>
                                <a:lnTo>
                                  <a:pt x="202996" y="186651"/>
                                </a:lnTo>
                                <a:lnTo>
                                  <a:pt x="203644" y="186982"/>
                                </a:lnTo>
                                <a:lnTo>
                                  <a:pt x="203288" y="186372"/>
                                </a:lnTo>
                                <a:lnTo>
                                  <a:pt x="202819" y="185991"/>
                                </a:lnTo>
                                <a:close/>
                              </a:path>
                              <a:path w="285750" h="236220">
                                <a:moveTo>
                                  <a:pt x="201206" y="173850"/>
                                </a:moveTo>
                                <a:lnTo>
                                  <a:pt x="200469" y="175120"/>
                                </a:lnTo>
                                <a:lnTo>
                                  <a:pt x="201155" y="176276"/>
                                </a:lnTo>
                                <a:lnTo>
                                  <a:pt x="200990" y="175031"/>
                                </a:lnTo>
                                <a:lnTo>
                                  <a:pt x="201663" y="173926"/>
                                </a:lnTo>
                                <a:lnTo>
                                  <a:pt x="202857" y="173012"/>
                                </a:lnTo>
                                <a:lnTo>
                                  <a:pt x="204279" y="172364"/>
                                </a:lnTo>
                                <a:lnTo>
                                  <a:pt x="202692" y="172821"/>
                                </a:lnTo>
                                <a:lnTo>
                                  <a:pt x="201206" y="173850"/>
                                </a:lnTo>
                                <a:close/>
                              </a:path>
                              <a:path w="285750" h="236220">
                                <a:moveTo>
                                  <a:pt x="317" y="153860"/>
                                </a:moveTo>
                                <a:lnTo>
                                  <a:pt x="1003" y="154330"/>
                                </a:lnTo>
                                <a:lnTo>
                                  <a:pt x="1511" y="154889"/>
                                </a:lnTo>
                                <a:lnTo>
                                  <a:pt x="1892" y="155549"/>
                                </a:lnTo>
                                <a:lnTo>
                                  <a:pt x="2247" y="156311"/>
                                </a:lnTo>
                                <a:lnTo>
                                  <a:pt x="965" y="156540"/>
                                </a:lnTo>
                                <a:lnTo>
                                  <a:pt x="203" y="156133"/>
                                </a:lnTo>
                                <a:lnTo>
                                  <a:pt x="0" y="155206"/>
                                </a:lnTo>
                                <a:lnTo>
                                  <a:pt x="317" y="153860"/>
                                </a:lnTo>
                                <a:close/>
                              </a:path>
                              <a:path w="285750" h="236220">
                                <a:moveTo>
                                  <a:pt x="235102" y="17741"/>
                                </a:moveTo>
                                <a:lnTo>
                                  <a:pt x="233527" y="17957"/>
                                </a:lnTo>
                                <a:lnTo>
                                  <a:pt x="232003" y="18897"/>
                                </a:lnTo>
                                <a:lnTo>
                                  <a:pt x="233362" y="19913"/>
                                </a:lnTo>
                                <a:lnTo>
                                  <a:pt x="235077" y="20053"/>
                                </a:lnTo>
                                <a:lnTo>
                                  <a:pt x="236854" y="19494"/>
                                </a:lnTo>
                                <a:lnTo>
                                  <a:pt x="238391" y="18351"/>
                                </a:lnTo>
                                <a:lnTo>
                                  <a:pt x="236715" y="17957"/>
                                </a:lnTo>
                                <a:lnTo>
                                  <a:pt x="235102" y="17741"/>
                                </a:lnTo>
                                <a:close/>
                              </a:path>
                              <a:path w="285750" h="236220">
                                <a:moveTo>
                                  <a:pt x="241020" y="33489"/>
                                </a:moveTo>
                                <a:lnTo>
                                  <a:pt x="241935" y="32867"/>
                                </a:lnTo>
                                <a:lnTo>
                                  <a:pt x="242011" y="32435"/>
                                </a:lnTo>
                                <a:lnTo>
                                  <a:pt x="240969" y="31445"/>
                                </a:lnTo>
                                <a:lnTo>
                                  <a:pt x="241020" y="33489"/>
                                </a:lnTo>
                                <a:close/>
                              </a:path>
                              <a:path w="285750" h="236220">
                                <a:moveTo>
                                  <a:pt x="214655" y="10617"/>
                                </a:moveTo>
                                <a:lnTo>
                                  <a:pt x="213575" y="11049"/>
                                </a:lnTo>
                                <a:lnTo>
                                  <a:pt x="214185" y="12280"/>
                                </a:lnTo>
                                <a:lnTo>
                                  <a:pt x="214464" y="12674"/>
                                </a:lnTo>
                                <a:lnTo>
                                  <a:pt x="215163" y="11785"/>
                                </a:lnTo>
                                <a:lnTo>
                                  <a:pt x="215468" y="11315"/>
                                </a:lnTo>
                                <a:lnTo>
                                  <a:pt x="215709" y="10769"/>
                                </a:lnTo>
                                <a:lnTo>
                                  <a:pt x="215138" y="10579"/>
                                </a:lnTo>
                                <a:lnTo>
                                  <a:pt x="214655" y="10617"/>
                                </a:lnTo>
                                <a:close/>
                              </a:path>
                              <a:path w="285750" h="236220">
                                <a:moveTo>
                                  <a:pt x="214922" y="2616"/>
                                </a:moveTo>
                                <a:lnTo>
                                  <a:pt x="215455" y="1447"/>
                                </a:lnTo>
                                <a:lnTo>
                                  <a:pt x="214909" y="368"/>
                                </a:lnTo>
                                <a:lnTo>
                                  <a:pt x="213702" y="0"/>
                                </a:lnTo>
                                <a:lnTo>
                                  <a:pt x="212394" y="317"/>
                                </a:lnTo>
                                <a:lnTo>
                                  <a:pt x="211543" y="1295"/>
                                </a:lnTo>
                                <a:lnTo>
                                  <a:pt x="212382" y="2387"/>
                                </a:lnTo>
                                <a:lnTo>
                                  <a:pt x="213702" y="2882"/>
                                </a:lnTo>
                                <a:lnTo>
                                  <a:pt x="214922" y="2616"/>
                                </a:lnTo>
                                <a:close/>
                              </a:path>
                              <a:path w="285750" h="236220">
                                <a:moveTo>
                                  <a:pt x="223240" y="2260"/>
                                </a:moveTo>
                                <a:lnTo>
                                  <a:pt x="224536" y="2679"/>
                                </a:lnTo>
                                <a:lnTo>
                                  <a:pt x="225145" y="2425"/>
                                </a:lnTo>
                                <a:lnTo>
                                  <a:pt x="224802" y="2108"/>
                                </a:lnTo>
                                <a:lnTo>
                                  <a:pt x="223240" y="2260"/>
                                </a:lnTo>
                                <a:close/>
                              </a:path>
                              <a:path w="285750" h="236220">
                                <a:moveTo>
                                  <a:pt x="233565" y="21691"/>
                                </a:moveTo>
                                <a:lnTo>
                                  <a:pt x="234010" y="21983"/>
                                </a:lnTo>
                                <a:lnTo>
                                  <a:pt x="232613" y="23482"/>
                                </a:lnTo>
                                <a:lnTo>
                                  <a:pt x="232613" y="21882"/>
                                </a:lnTo>
                                <a:lnTo>
                                  <a:pt x="233032" y="21882"/>
                                </a:lnTo>
                                <a:lnTo>
                                  <a:pt x="233299" y="21729"/>
                                </a:lnTo>
                                <a:lnTo>
                                  <a:pt x="233565" y="21691"/>
                                </a:lnTo>
                                <a:close/>
                              </a:path>
                            </a:pathLst>
                          </a:custGeom>
                          <a:ln w="1981">
                            <a:solidFill>
                              <a:srgbClr val="FFFFFF"/>
                            </a:solidFill>
                            <a:prstDash val="solid"/>
                          </a:ln>
                        </wps:spPr>
                        <wps:bodyPr wrap="square" lIns="0" tIns="0" rIns="0" bIns="0" rtlCol="0">
                          <a:prstTxWarp prst="textNoShape">
                            <a:avLst/>
                          </a:prstTxWarp>
                          <a:noAutofit/>
                        </wps:bodyPr>
                      </wps:wsp>
                      <wps:wsp>
                        <wps:cNvPr id="144123809" name="Graphic 70"/>
                        <wps:cNvSpPr/>
                        <wps:spPr>
                          <a:xfrm>
                            <a:off x="173737" y="2079004"/>
                            <a:ext cx="6245860" cy="612775"/>
                          </a:xfrm>
                          <a:custGeom>
                            <a:avLst/>
                            <a:gdLst/>
                            <a:ahLst/>
                            <a:cxnLst/>
                            <a:rect l="l" t="t" r="r" b="b"/>
                            <a:pathLst>
                              <a:path w="6245860" h="612775">
                                <a:moveTo>
                                  <a:pt x="1866" y="548093"/>
                                </a:moveTo>
                                <a:lnTo>
                                  <a:pt x="1587" y="547217"/>
                                </a:lnTo>
                                <a:lnTo>
                                  <a:pt x="635" y="547065"/>
                                </a:lnTo>
                                <a:lnTo>
                                  <a:pt x="0" y="547878"/>
                                </a:lnTo>
                                <a:lnTo>
                                  <a:pt x="1866" y="548093"/>
                                </a:lnTo>
                                <a:close/>
                              </a:path>
                              <a:path w="6245860" h="612775">
                                <a:moveTo>
                                  <a:pt x="594194" y="611873"/>
                                </a:moveTo>
                                <a:lnTo>
                                  <a:pt x="593966" y="611530"/>
                                </a:lnTo>
                                <a:lnTo>
                                  <a:pt x="593547" y="611428"/>
                                </a:lnTo>
                                <a:lnTo>
                                  <a:pt x="593102" y="611263"/>
                                </a:lnTo>
                                <a:lnTo>
                                  <a:pt x="593344" y="611619"/>
                                </a:lnTo>
                                <a:lnTo>
                                  <a:pt x="593483" y="612013"/>
                                </a:lnTo>
                                <a:lnTo>
                                  <a:pt x="593674" y="612406"/>
                                </a:lnTo>
                                <a:lnTo>
                                  <a:pt x="594042" y="612762"/>
                                </a:lnTo>
                                <a:lnTo>
                                  <a:pt x="594194" y="611873"/>
                                </a:lnTo>
                                <a:close/>
                              </a:path>
                              <a:path w="6245860" h="612775">
                                <a:moveTo>
                                  <a:pt x="6190551" y="317"/>
                                </a:moveTo>
                                <a:lnTo>
                                  <a:pt x="6188964" y="38"/>
                                </a:lnTo>
                                <a:lnTo>
                                  <a:pt x="6188240" y="0"/>
                                </a:lnTo>
                                <a:lnTo>
                                  <a:pt x="6187630" y="63"/>
                                </a:lnTo>
                                <a:lnTo>
                                  <a:pt x="6188405" y="355"/>
                                </a:lnTo>
                                <a:lnTo>
                                  <a:pt x="6189142" y="419"/>
                                </a:lnTo>
                                <a:lnTo>
                                  <a:pt x="6190551" y="317"/>
                                </a:lnTo>
                                <a:close/>
                              </a:path>
                              <a:path w="6245860" h="612775">
                                <a:moveTo>
                                  <a:pt x="6207582" y="24866"/>
                                </a:moveTo>
                                <a:lnTo>
                                  <a:pt x="6206680" y="25704"/>
                                </a:lnTo>
                                <a:lnTo>
                                  <a:pt x="6205956" y="26682"/>
                                </a:lnTo>
                                <a:lnTo>
                                  <a:pt x="6205372" y="27762"/>
                                </a:lnTo>
                                <a:lnTo>
                                  <a:pt x="6204864" y="28879"/>
                                </a:lnTo>
                                <a:lnTo>
                                  <a:pt x="6205537" y="28028"/>
                                </a:lnTo>
                                <a:lnTo>
                                  <a:pt x="6207582" y="24866"/>
                                </a:lnTo>
                                <a:close/>
                              </a:path>
                              <a:path w="6245860" h="612775">
                                <a:moveTo>
                                  <a:pt x="6238837" y="4076"/>
                                </a:moveTo>
                                <a:lnTo>
                                  <a:pt x="6236970" y="4356"/>
                                </a:lnTo>
                                <a:lnTo>
                                  <a:pt x="6235230" y="4127"/>
                                </a:lnTo>
                                <a:lnTo>
                                  <a:pt x="6232093" y="3213"/>
                                </a:lnTo>
                                <a:lnTo>
                                  <a:pt x="6233630" y="4241"/>
                                </a:lnTo>
                                <a:lnTo>
                                  <a:pt x="6235331" y="4762"/>
                                </a:lnTo>
                                <a:lnTo>
                                  <a:pt x="6237109" y="4711"/>
                                </a:lnTo>
                                <a:lnTo>
                                  <a:pt x="6238075" y="4356"/>
                                </a:lnTo>
                                <a:lnTo>
                                  <a:pt x="6238837" y="4076"/>
                                </a:lnTo>
                                <a:close/>
                              </a:path>
                              <a:path w="6245860" h="612775">
                                <a:moveTo>
                                  <a:pt x="6245669" y="6692"/>
                                </a:moveTo>
                                <a:lnTo>
                                  <a:pt x="6244768" y="6108"/>
                                </a:lnTo>
                                <a:lnTo>
                                  <a:pt x="6243993" y="5727"/>
                                </a:lnTo>
                                <a:lnTo>
                                  <a:pt x="6243218" y="5461"/>
                                </a:lnTo>
                                <a:lnTo>
                                  <a:pt x="6242291" y="5257"/>
                                </a:lnTo>
                                <a:lnTo>
                                  <a:pt x="6243078" y="5753"/>
                                </a:lnTo>
                                <a:lnTo>
                                  <a:pt x="6243828" y="6108"/>
                                </a:lnTo>
                                <a:lnTo>
                                  <a:pt x="6245669" y="6692"/>
                                </a:lnTo>
                                <a:close/>
                              </a:path>
                            </a:pathLst>
                          </a:custGeom>
                          <a:solidFill>
                            <a:srgbClr val="BBCBD5"/>
                          </a:solidFill>
                        </wps:spPr>
                        <wps:bodyPr wrap="square" lIns="0" tIns="0" rIns="0" bIns="0" rtlCol="0">
                          <a:prstTxWarp prst="textNoShape">
                            <a:avLst/>
                          </a:prstTxWarp>
                          <a:noAutofit/>
                        </wps:bodyPr>
                      </wps:wsp>
                      <wps:wsp>
                        <wps:cNvPr id="144123810" name="Graphic 71"/>
                        <wps:cNvSpPr/>
                        <wps:spPr>
                          <a:xfrm>
                            <a:off x="6378611" y="2082206"/>
                            <a:ext cx="41275" cy="26034"/>
                          </a:xfrm>
                          <a:custGeom>
                            <a:avLst/>
                            <a:gdLst/>
                            <a:ahLst/>
                            <a:cxnLst/>
                            <a:rect l="l" t="t" r="r" b="b"/>
                            <a:pathLst>
                              <a:path w="41275" h="26034">
                                <a:moveTo>
                                  <a:pt x="1816" y="22491"/>
                                </a:moveTo>
                                <a:lnTo>
                                  <a:pt x="1092" y="23469"/>
                                </a:lnTo>
                                <a:lnTo>
                                  <a:pt x="507" y="24549"/>
                                </a:lnTo>
                                <a:lnTo>
                                  <a:pt x="0" y="25666"/>
                                </a:lnTo>
                                <a:lnTo>
                                  <a:pt x="673" y="24815"/>
                                </a:lnTo>
                                <a:lnTo>
                                  <a:pt x="2717" y="21653"/>
                                </a:lnTo>
                                <a:lnTo>
                                  <a:pt x="1816" y="22491"/>
                                </a:lnTo>
                                <a:close/>
                              </a:path>
                              <a:path w="41275" h="26034">
                                <a:moveTo>
                                  <a:pt x="40805" y="3479"/>
                                </a:moveTo>
                                <a:lnTo>
                                  <a:pt x="40004" y="2946"/>
                                </a:lnTo>
                                <a:lnTo>
                                  <a:pt x="39192" y="2539"/>
                                </a:lnTo>
                                <a:lnTo>
                                  <a:pt x="38353" y="2247"/>
                                </a:lnTo>
                                <a:lnTo>
                                  <a:pt x="37426" y="2044"/>
                                </a:lnTo>
                                <a:lnTo>
                                  <a:pt x="38150" y="2514"/>
                                </a:lnTo>
                                <a:lnTo>
                                  <a:pt x="38963" y="2895"/>
                                </a:lnTo>
                                <a:lnTo>
                                  <a:pt x="40805" y="3479"/>
                                </a:lnTo>
                                <a:close/>
                              </a:path>
                              <a:path w="41275" h="26034">
                                <a:moveTo>
                                  <a:pt x="28765" y="1028"/>
                                </a:moveTo>
                                <a:lnTo>
                                  <a:pt x="27228" y="0"/>
                                </a:lnTo>
                                <a:lnTo>
                                  <a:pt x="30365" y="914"/>
                                </a:lnTo>
                                <a:lnTo>
                                  <a:pt x="32105" y="1142"/>
                                </a:lnTo>
                                <a:lnTo>
                                  <a:pt x="33972" y="863"/>
                                </a:lnTo>
                                <a:lnTo>
                                  <a:pt x="32245" y="1498"/>
                                </a:lnTo>
                                <a:lnTo>
                                  <a:pt x="30467" y="1549"/>
                                </a:lnTo>
                                <a:lnTo>
                                  <a:pt x="28765" y="1028"/>
                                </a:lnTo>
                                <a:close/>
                              </a:path>
                            </a:pathLst>
                          </a:custGeom>
                          <a:ln w="1981">
                            <a:solidFill>
                              <a:srgbClr val="FFFFFF"/>
                            </a:solidFill>
                            <a:prstDash val="solid"/>
                          </a:ln>
                        </wps:spPr>
                        <wps:bodyPr wrap="square" lIns="0" tIns="0" rIns="0" bIns="0" rtlCol="0">
                          <a:prstTxWarp prst="textNoShape">
                            <a:avLst/>
                          </a:prstTxWarp>
                          <a:noAutofit/>
                        </wps:bodyPr>
                      </wps:wsp>
                      <wps:wsp>
                        <wps:cNvPr id="144123811" name="Graphic 72"/>
                        <wps:cNvSpPr/>
                        <wps:spPr>
                          <a:xfrm>
                            <a:off x="6328073" y="2226543"/>
                            <a:ext cx="1270" cy="1270"/>
                          </a:xfrm>
                          <a:custGeom>
                            <a:avLst/>
                            <a:gdLst/>
                            <a:ahLst/>
                            <a:cxnLst/>
                            <a:rect l="l" t="t" r="r" b="b"/>
                            <a:pathLst>
                              <a:path w="1270" h="1270">
                                <a:moveTo>
                                  <a:pt x="634" y="0"/>
                                </a:moveTo>
                                <a:lnTo>
                                  <a:pt x="126" y="203"/>
                                </a:lnTo>
                                <a:lnTo>
                                  <a:pt x="25" y="444"/>
                                </a:lnTo>
                                <a:lnTo>
                                  <a:pt x="0" y="660"/>
                                </a:lnTo>
                                <a:lnTo>
                                  <a:pt x="50" y="889"/>
                                </a:lnTo>
                                <a:lnTo>
                                  <a:pt x="177" y="1104"/>
                                </a:lnTo>
                                <a:lnTo>
                                  <a:pt x="634" y="1155"/>
                                </a:lnTo>
                                <a:lnTo>
                                  <a:pt x="698" y="965"/>
                                </a:lnTo>
                                <a:lnTo>
                                  <a:pt x="698" y="711"/>
                                </a:lnTo>
                                <a:lnTo>
                                  <a:pt x="965" y="533"/>
                                </a:lnTo>
                                <a:lnTo>
                                  <a:pt x="825" y="419"/>
                                </a:lnTo>
                                <a:lnTo>
                                  <a:pt x="787" y="152"/>
                                </a:lnTo>
                                <a:lnTo>
                                  <a:pt x="634" y="0"/>
                                </a:lnTo>
                                <a:close/>
                              </a:path>
                            </a:pathLst>
                          </a:custGeom>
                          <a:solidFill>
                            <a:srgbClr val="BBCBD5"/>
                          </a:solidFill>
                        </wps:spPr>
                        <wps:bodyPr wrap="square" lIns="0" tIns="0" rIns="0" bIns="0" rtlCol="0">
                          <a:prstTxWarp prst="textNoShape">
                            <a:avLst/>
                          </a:prstTxWarp>
                          <a:noAutofit/>
                        </wps:bodyPr>
                      </wps:wsp>
                      <pic:pic xmlns:pic="http://schemas.openxmlformats.org/drawingml/2006/picture">
                        <pic:nvPicPr>
                          <pic:cNvPr id="144123812" name="Image 73"/>
                          <pic:cNvPicPr/>
                        </pic:nvPicPr>
                        <pic:blipFill>
                          <a:blip r:embed="rId19" cstate="print"/>
                          <a:stretch>
                            <a:fillRect/>
                          </a:stretch>
                        </pic:blipFill>
                        <pic:spPr>
                          <a:xfrm>
                            <a:off x="6518294" y="2454351"/>
                            <a:ext cx="234036" cy="177819"/>
                          </a:xfrm>
                          <a:prstGeom prst="rect">
                            <a:avLst/>
                          </a:prstGeom>
                        </pic:spPr>
                      </pic:pic>
                      <wps:wsp>
                        <wps:cNvPr id="144123813" name="Graphic 74"/>
                        <wps:cNvSpPr/>
                        <wps:spPr>
                          <a:xfrm>
                            <a:off x="6715969" y="2378955"/>
                            <a:ext cx="24765" cy="15875"/>
                          </a:xfrm>
                          <a:custGeom>
                            <a:avLst/>
                            <a:gdLst/>
                            <a:ahLst/>
                            <a:cxnLst/>
                            <a:rect l="l" t="t" r="r" b="b"/>
                            <a:pathLst>
                              <a:path w="24765" h="15875">
                                <a:moveTo>
                                  <a:pt x="24371" y="14973"/>
                                </a:moveTo>
                                <a:lnTo>
                                  <a:pt x="24663" y="15354"/>
                                </a:lnTo>
                                <a:lnTo>
                                  <a:pt x="24676" y="15062"/>
                                </a:lnTo>
                                <a:lnTo>
                                  <a:pt x="24371" y="14973"/>
                                </a:lnTo>
                                <a:close/>
                              </a:path>
                              <a:path w="24765" h="15875">
                                <a:moveTo>
                                  <a:pt x="0" y="0"/>
                                </a:moveTo>
                                <a:lnTo>
                                  <a:pt x="317" y="533"/>
                                </a:lnTo>
                                <a:lnTo>
                                  <a:pt x="254" y="25"/>
                                </a:lnTo>
                                <a:lnTo>
                                  <a:pt x="0" y="0"/>
                                </a:lnTo>
                                <a:close/>
                              </a:path>
                            </a:pathLst>
                          </a:custGeom>
                          <a:solidFill>
                            <a:srgbClr val="BBCBD5"/>
                          </a:solidFill>
                        </wps:spPr>
                        <wps:bodyPr wrap="square" lIns="0" tIns="0" rIns="0" bIns="0" rtlCol="0">
                          <a:prstTxWarp prst="textNoShape">
                            <a:avLst/>
                          </a:prstTxWarp>
                          <a:noAutofit/>
                        </wps:bodyPr>
                      </wps:wsp>
                      <pic:pic xmlns:pic="http://schemas.openxmlformats.org/drawingml/2006/picture">
                        <pic:nvPicPr>
                          <pic:cNvPr id="144123814" name="Image 75"/>
                          <pic:cNvPicPr/>
                        </pic:nvPicPr>
                        <pic:blipFill>
                          <a:blip r:embed="rId20"/>
                          <a:srcRect/>
                          <a:stretch/>
                        </pic:blipFill>
                        <pic:spPr>
                          <a:xfrm>
                            <a:off x="0" y="43350"/>
                            <a:ext cx="6782854" cy="3406412"/>
                          </a:xfrm>
                          <a:prstGeom prst="rect">
                            <a:avLst/>
                          </a:prstGeom>
                        </pic:spPr>
                      </pic:pic>
                      <wps:wsp>
                        <wps:cNvPr id="144123815" name="Graphic 76"/>
                        <wps:cNvSpPr/>
                        <wps:spPr>
                          <a:xfrm>
                            <a:off x="181844" y="2143640"/>
                            <a:ext cx="6550659" cy="180340"/>
                          </a:xfrm>
                          <a:custGeom>
                            <a:avLst/>
                            <a:gdLst/>
                            <a:ahLst/>
                            <a:cxnLst/>
                            <a:rect l="l" t="t" r="r" b="b"/>
                            <a:pathLst>
                              <a:path w="6550659" h="180340">
                                <a:moveTo>
                                  <a:pt x="6263576" y="47967"/>
                                </a:moveTo>
                                <a:lnTo>
                                  <a:pt x="6262831" y="48031"/>
                                </a:lnTo>
                                <a:lnTo>
                                  <a:pt x="6262116" y="48183"/>
                                </a:lnTo>
                                <a:lnTo>
                                  <a:pt x="6261201" y="48501"/>
                                </a:lnTo>
                                <a:lnTo>
                                  <a:pt x="6263309" y="48094"/>
                                </a:lnTo>
                                <a:lnTo>
                                  <a:pt x="6263919" y="48094"/>
                                </a:lnTo>
                                <a:lnTo>
                                  <a:pt x="6264224" y="48031"/>
                                </a:lnTo>
                                <a:lnTo>
                                  <a:pt x="6263576" y="47967"/>
                                </a:lnTo>
                                <a:close/>
                              </a:path>
                              <a:path w="6550659" h="180340">
                                <a:moveTo>
                                  <a:pt x="6260807" y="54406"/>
                                </a:moveTo>
                                <a:lnTo>
                                  <a:pt x="6261633" y="55105"/>
                                </a:lnTo>
                                <a:lnTo>
                                  <a:pt x="6261874" y="55918"/>
                                </a:lnTo>
                                <a:lnTo>
                                  <a:pt x="6261481" y="56819"/>
                                </a:lnTo>
                                <a:lnTo>
                                  <a:pt x="6260426" y="57835"/>
                                </a:lnTo>
                                <a:lnTo>
                                  <a:pt x="6261646" y="57073"/>
                                </a:lnTo>
                                <a:lnTo>
                                  <a:pt x="6262319" y="56108"/>
                                </a:lnTo>
                                <a:lnTo>
                                  <a:pt x="6262141" y="55130"/>
                                </a:lnTo>
                                <a:lnTo>
                                  <a:pt x="6260807" y="54406"/>
                                </a:lnTo>
                                <a:close/>
                              </a:path>
                              <a:path w="6550659" h="180340">
                                <a:moveTo>
                                  <a:pt x="6260287" y="14376"/>
                                </a:moveTo>
                                <a:lnTo>
                                  <a:pt x="6258864" y="15265"/>
                                </a:lnTo>
                                <a:lnTo>
                                  <a:pt x="6259830" y="15024"/>
                                </a:lnTo>
                                <a:lnTo>
                                  <a:pt x="6260147" y="14833"/>
                                </a:lnTo>
                                <a:lnTo>
                                  <a:pt x="6260287" y="14376"/>
                                </a:lnTo>
                                <a:close/>
                              </a:path>
                              <a:path w="6550659" h="180340">
                                <a:moveTo>
                                  <a:pt x="6258864" y="15786"/>
                                </a:moveTo>
                                <a:lnTo>
                                  <a:pt x="6258166" y="15900"/>
                                </a:lnTo>
                                <a:lnTo>
                                  <a:pt x="6256286" y="16548"/>
                                </a:lnTo>
                                <a:lnTo>
                                  <a:pt x="6256909" y="16510"/>
                                </a:lnTo>
                                <a:lnTo>
                                  <a:pt x="6257594" y="16408"/>
                                </a:lnTo>
                                <a:lnTo>
                                  <a:pt x="6258267" y="16192"/>
                                </a:lnTo>
                                <a:lnTo>
                                  <a:pt x="6258864" y="15786"/>
                                </a:lnTo>
                                <a:close/>
                              </a:path>
                              <a:path w="6550659" h="180340">
                                <a:moveTo>
                                  <a:pt x="6261430" y="39624"/>
                                </a:moveTo>
                                <a:lnTo>
                                  <a:pt x="6260858" y="41440"/>
                                </a:lnTo>
                                <a:lnTo>
                                  <a:pt x="6261150" y="41376"/>
                                </a:lnTo>
                                <a:lnTo>
                                  <a:pt x="6261506" y="41186"/>
                                </a:lnTo>
                                <a:lnTo>
                                  <a:pt x="6261785" y="41008"/>
                                </a:lnTo>
                                <a:lnTo>
                                  <a:pt x="6261684" y="39916"/>
                                </a:lnTo>
                                <a:lnTo>
                                  <a:pt x="6261430" y="39624"/>
                                </a:lnTo>
                                <a:close/>
                              </a:path>
                              <a:path w="6550659" h="180340">
                                <a:moveTo>
                                  <a:pt x="6293319" y="95059"/>
                                </a:moveTo>
                                <a:lnTo>
                                  <a:pt x="6293548" y="95770"/>
                                </a:lnTo>
                                <a:lnTo>
                                  <a:pt x="6293853" y="96405"/>
                                </a:lnTo>
                                <a:lnTo>
                                  <a:pt x="6294501" y="97510"/>
                                </a:lnTo>
                                <a:lnTo>
                                  <a:pt x="6294196" y="96126"/>
                                </a:lnTo>
                                <a:lnTo>
                                  <a:pt x="6293916" y="95567"/>
                                </a:lnTo>
                                <a:lnTo>
                                  <a:pt x="6293319" y="95059"/>
                                </a:lnTo>
                                <a:close/>
                              </a:path>
                              <a:path w="6550659" h="180340">
                                <a:moveTo>
                                  <a:pt x="6286995" y="84861"/>
                                </a:moveTo>
                                <a:lnTo>
                                  <a:pt x="6287998" y="86042"/>
                                </a:lnTo>
                                <a:lnTo>
                                  <a:pt x="6288798" y="88519"/>
                                </a:lnTo>
                                <a:lnTo>
                                  <a:pt x="6289408" y="88811"/>
                                </a:lnTo>
                                <a:lnTo>
                                  <a:pt x="6289294" y="87503"/>
                                </a:lnTo>
                                <a:lnTo>
                                  <a:pt x="6288862" y="86360"/>
                                </a:lnTo>
                                <a:lnTo>
                                  <a:pt x="6288100" y="85445"/>
                                </a:lnTo>
                                <a:lnTo>
                                  <a:pt x="6286995" y="84861"/>
                                </a:lnTo>
                                <a:close/>
                              </a:path>
                              <a:path w="6550659" h="180340">
                                <a:moveTo>
                                  <a:pt x="6260147" y="37414"/>
                                </a:moveTo>
                                <a:lnTo>
                                  <a:pt x="6259728" y="37426"/>
                                </a:lnTo>
                                <a:lnTo>
                                  <a:pt x="6261201" y="39103"/>
                                </a:lnTo>
                                <a:lnTo>
                                  <a:pt x="6261011" y="38595"/>
                                </a:lnTo>
                                <a:lnTo>
                                  <a:pt x="6260592" y="37807"/>
                                </a:lnTo>
                                <a:lnTo>
                                  <a:pt x="6260147" y="37414"/>
                                </a:lnTo>
                                <a:close/>
                              </a:path>
                              <a:path w="6550659" h="180340">
                                <a:moveTo>
                                  <a:pt x="6195402" y="89725"/>
                                </a:moveTo>
                                <a:lnTo>
                                  <a:pt x="6195720" y="90347"/>
                                </a:lnTo>
                                <a:lnTo>
                                  <a:pt x="6196101" y="89839"/>
                                </a:lnTo>
                                <a:lnTo>
                                  <a:pt x="6195402" y="89725"/>
                                </a:lnTo>
                                <a:close/>
                              </a:path>
                              <a:path w="6550659" h="180340">
                                <a:moveTo>
                                  <a:pt x="6539942" y="158800"/>
                                </a:moveTo>
                                <a:lnTo>
                                  <a:pt x="6539725" y="158800"/>
                                </a:lnTo>
                                <a:lnTo>
                                  <a:pt x="6540106" y="158838"/>
                                </a:lnTo>
                                <a:lnTo>
                                  <a:pt x="6539942" y="158800"/>
                                </a:lnTo>
                                <a:close/>
                              </a:path>
                              <a:path w="6550659" h="180340">
                                <a:moveTo>
                                  <a:pt x="6539788" y="158407"/>
                                </a:moveTo>
                                <a:lnTo>
                                  <a:pt x="6539508" y="158623"/>
                                </a:lnTo>
                                <a:lnTo>
                                  <a:pt x="6539395" y="158826"/>
                                </a:lnTo>
                                <a:lnTo>
                                  <a:pt x="6539725" y="158800"/>
                                </a:lnTo>
                                <a:lnTo>
                                  <a:pt x="6539942" y="158800"/>
                                </a:lnTo>
                                <a:lnTo>
                                  <a:pt x="6539560" y="158711"/>
                                </a:lnTo>
                                <a:lnTo>
                                  <a:pt x="6539788" y="158407"/>
                                </a:lnTo>
                                <a:close/>
                              </a:path>
                              <a:path w="6550659" h="180340">
                                <a:moveTo>
                                  <a:pt x="6495656" y="161531"/>
                                </a:moveTo>
                                <a:lnTo>
                                  <a:pt x="6496075" y="161963"/>
                                </a:lnTo>
                                <a:lnTo>
                                  <a:pt x="6495973" y="162140"/>
                                </a:lnTo>
                                <a:lnTo>
                                  <a:pt x="6496405" y="162242"/>
                                </a:lnTo>
                                <a:lnTo>
                                  <a:pt x="6496247" y="161963"/>
                                </a:lnTo>
                                <a:lnTo>
                                  <a:pt x="6496075" y="161823"/>
                                </a:lnTo>
                                <a:lnTo>
                                  <a:pt x="6495859" y="161696"/>
                                </a:lnTo>
                                <a:lnTo>
                                  <a:pt x="6495656" y="161531"/>
                                </a:lnTo>
                                <a:close/>
                              </a:path>
                              <a:path w="6550659" h="180340">
                                <a:moveTo>
                                  <a:pt x="6549199" y="126885"/>
                                </a:moveTo>
                                <a:lnTo>
                                  <a:pt x="6549555" y="127190"/>
                                </a:lnTo>
                                <a:lnTo>
                                  <a:pt x="6549898" y="127342"/>
                                </a:lnTo>
                                <a:lnTo>
                                  <a:pt x="6550215" y="127381"/>
                                </a:lnTo>
                                <a:lnTo>
                                  <a:pt x="6550533" y="127355"/>
                                </a:lnTo>
                                <a:lnTo>
                                  <a:pt x="6550438" y="127076"/>
                                </a:lnTo>
                                <a:lnTo>
                                  <a:pt x="6549783" y="127063"/>
                                </a:lnTo>
                                <a:lnTo>
                                  <a:pt x="6549517" y="126936"/>
                                </a:lnTo>
                                <a:lnTo>
                                  <a:pt x="6549199" y="126885"/>
                                </a:lnTo>
                                <a:close/>
                              </a:path>
                              <a:path w="6550659" h="180340">
                                <a:moveTo>
                                  <a:pt x="6549339" y="125971"/>
                                </a:moveTo>
                                <a:lnTo>
                                  <a:pt x="6548653" y="125984"/>
                                </a:lnTo>
                                <a:lnTo>
                                  <a:pt x="6549174" y="126250"/>
                                </a:lnTo>
                                <a:lnTo>
                                  <a:pt x="6549542" y="126555"/>
                                </a:lnTo>
                                <a:lnTo>
                                  <a:pt x="6550037" y="126809"/>
                                </a:lnTo>
                                <a:lnTo>
                                  <a:pt x="6550139" y="127076"/>
                                </a:lnTo>
                                <a:lnTo>
                                  <a:pt x="6550438" y="127076"/>
                                </a:lnTo>
                                <a:lnTo>
                                  <a:pt x="6550304" y="126682"/>
                                </a:lnTo>
                                <a:lnTo>
                                  <a:pt x="6549683" y="126250"/>
                                </a:lnTo>
                                <a:lnTo>
                                  <a:pt x="6549339" y="125971"/>
                                </a:lnTo>
                                <a:close/>
                              </a:path>
                              <a:path w="6550659" h="180340">
                                <a:moveTo>
                                  <a:pt x="83959" y="149707"/>
                                </a:moveTo>
                                <a:lnTo>
                                  <a:pt x="82969" y="149987"/>
                                </a:lnTo>
                                <a:lnTo>
                                  <a:pt x="82765" y="150025"/>
                                </a:lnTo>
                                <a:lnTo>
                                  <a:pt x="82956" y="150152"/>
                                </a:lnTo>
                                <a:lnTo>
                                  <a:pt x="83553" y="150698"/>
                                </a:lnTo>
                                <a:lnTo>
                                  <a:pt x="83820" y="150888"/>
                                </a:lnTo>
                                <a:lnTo>
                                  <a:pt x="83921" y="150558"/>
                                </a:lnTo>
                                <a:lnTo>
                                  <a:pt x="83959" y="149707"/>
                                </a:lnTo>
                                <a:close/>
                              </a:path>
                              <a:path w="6550659" h="180340">
                                <a:moveTo>
                                  <a:pt x="2495" y="965"/>
                                </a:moveTo>
                                <a:lnTo>
                                  <a:pt x="1155" y="965"/>
                                </a:lnTo>
                                <a:lnTo>
                                  <a:pt x="1270" y="1117"/>
                                </a:lnTo>
                                <a:lnTo>
                                  <a:pt x="1930" y="1358"/>
                                </a:lnTo>
                                <a:lnTo>
                                  <a:pt x="1689" y="1574"/>
                                </a:lnTo>
                                <a:lnTo>
                                  <a:pt x="1206" y="1638"/>
                                </a:lnTo>
                                <a:lnTo>
                                  <a:pt x="952" y="1790"/>
                                </a:lnTo>
                                <a:lnTo>
                                  <a:pt x="1689" y="2159"/>
                                </a:lnTo>
                                <a:lnTo>
                                  <a:pt x="2120" y="2108"/>
                                </a:lnTo>
                                <a:lnTo>
                                  <a:pt x="2807" y="1358"/>
                                </a:lnTo>
                                <a:lnTo>
                                  <a:pt x="2495" y="965"/>
                                </a:lnTo>
                                <a:close/>
                              </a:path>
                              <a:path w="6550659" h="180340">
                                <a:moveTo>
                                  <a:pt x="1435" y="0"/>
                                </a:moveTo>
                                <a:lnTo>
                                  <a:pt x="762" y="12"/>
                                </a:lnTo>
                                <a:lnTo>
                                  <a:pt x="0" y="698"/>
                                </a:lnTo>
                                <a:lnTo>
                                  <a:pt x="584" y="1206"/>
                                </a:lnTo>
                                <a:lnTo>
                                  <a:pt x="1104" y="965"/>
                                </a:lnTo>
                                <a:lnTo>
                                  <a:pt x="2495" y="965"/>
                                </a:lnTo>
                                <a:lnTo>
                                  <a:pt x="2095" y="495"/>
                                </a:lnTo>
                                <a:lnTo>
                                  <a:pt x="1435" y="0"/>
                                </a:lnTo>
                                <a:close/>
                              </a:path>
                              <a:path w="6550659" h="180340">
                                <a:moveTo>
                                  <a:pt x="34467" y="37871"/>
                                </a:moveTo>
                                <a:lnTo>
                                  <a:pt x="36144" y="39154"/>
                                </a:lnTo>
                                <a:lnTo>
                                  <a:pt x="37998" y="40208"/>
                                </a:lnTo>
                                <a:lnTo>
                                  <a:pt x="39979" y="40855"/>
                                </a:lnTo>
                                <a:lnTo>
                                  <a:pt x="42062" y="40932"/>
                                </a:lnTo>
                                <a:lnTo>
                                  <a:pt x="40093" y="39471"/>
                                </a:lnTo>
                                <a:lnTo>
                                  <a:pt x="39830" y="38912"/>
                                </a:lnTo>
                                <a:lnTo>
                                  <a:pt x="37160" y="38912"/>
                                </a:lnTo>
                                <a:lnTo>
                                  <a:pt x="36398" y="38277"/>
                                </a:lnTo>
                                <a:lnTo>
                                  <a:pt x="35750" y="38011"/>
                                </a:lnTo>
                                <a:lnTo>
                                  <a:pt x="34467" y="37871"/>
                                </a:lnTo>
                                <a:close/>
                              </a:path>
                              <a:path w="6550659" h="180340">
                                <a:moveTo>
                                  <a:pt x="36106" y="35483"/>
                                </a:moveTo>
                                <a:lnTo>
                                  <a:pt x="36715" y="35775"/>
                                </a:lnTo>
                                <a:lnTo>
                                  <a:pt x="38493" y="37045"/>
                                </a:lnTo>
                                <a:lnTo>
                                  <a:pt x="37871" y="38011"/>
                                </a:lnTo>
                                <a:lnTo>
                                  <a:pt x="37160" y="38912"/>
                                </a:lnTo>
                                <a:lnTo>
                                  <a:pt x="39830" y="38912"/>
                                </a:lnTo>
                                <a:lnTo>
                                  <a:pt x="39242" y="37668"/>
                                </a:lnTo>
                                <a:lnTo>
                                  <a:pt x="38315" y="36118"/>
                                </a:lnTo>
                                <a:lnTo>
                                  <a:pt x="36106" y="35483"/>
                                </a:lnTo>
                                <a:close/>
                              </a:path>
                              <a:path w="6550659" h="180340">
                                <a:moveTo>
                                  <a:pt x="65557" y="179501"/>
                                </a:moveTo>
                                <a:lnTo>
                                  <a:pt x="65786" y="179654"/>
                                </a:lnTo>
                                <a:lnTo>
                                  <a:pt x="66019" y="179857"/>
                                </a:lnTo>
                                <a:lnTo>
                                  <a:pt x="66294" y="179971"/>
                                </a:lnTo>
                                <a:lnTo>
                                  <a:pt x="66776" y="179857"/>
                                </a:lnTo>
                                <a:lnTo>
                                  <a:pt x="66535" y="179654"/>
                                </a:lnTo>
                                <a:lnTo>
                                  <a:pt x="66255" y="179578"/>
                                </a:lnTo>
                                <a:lnTo>
                                  <a:pt x="65557" y="179501"/>
                                </a:lnTo>
                                <a:close/>
                              </a:path>
                            </a:pathLst>
                          </a:custGeom>
                          <a:solidFill>
                            <a:srgbClr val="BBCBD5"/>
                          </a:solidFill>
                        </wps:spPr>
                        <wps:bodyPr wrap="square" lIns="0" tIns="0" rIns="0" bIns="0" rtlCol="0">
                          <a:prstTxWarp prst="textNoShape">
                            <a:avLst/>
                          </a:prstTxWarp>
                          <a:noAutofit/>
                        </wps:bodyPr>
                      </wps:wsp>
                      <wps:wsp>
                        <wps:cNvPr id="144123816" name="Graphic 77"/>
                        <wps:cNvSpPr/>
                        <wps:spPr>
                          <a:xfrm>
                            <a:off x="181844" y="2143640"/>
                            <a:ext cx="6550659" cy="162560"/>
                          </a:xfrm>
                          <a:custGeom>
                            <a:avLst/>
                            <a:gdLst/>
                            <a:ahLst/>
                            <a:cxnLst/>
                            <a:rect l="l" t="t" r="r" b="b"/>
                            <a:pathLst>
                              <a:path w="6550659" h="162560">
                                <a:moveTo>
                                  <a:pt x="6262992" y="48145"/>
                                </a:moveTo>
                                <a:lnTo>
                                  <a:pt x="6261201" y="48501"/>
                                </a:lnTo>
                                <a:lnTo>
                                  <a:pt x="6262116" y="48183"/>
                                </a:lnTo>
                                <a:lnTo>
                                  <a:pt x="6262890" y="48018"/>
                                </a:lnTo>
                                <a:lnTo>
                                  <a:pt x="6263576" y="47967"/>
                                </a:lnTo>
                                <a:lnTo>
                                  <a:pt x="6264224" y="48031"/>
                                </a:lnTo>
                                <a:lnTo>
                                  <a:pt x="6263919" y="48094"/>
                                </a:lnTo>
                                <a:lnTo>
                                  <a:pt x="6263309" y="48094"/>
                                </a:lnTo>
                                <a:lnTo>
                                  <a:pt x="6262992" y="48145"/>
                                </a:lnTo>
                                <a:close/>
                              </a:path>
                              <a:path w="6550659" h="162560">
                                <a:moveTo>
                                  <a:pt x="6261481" y="56819"/>
                                </a:moveTo>
                                <a:lnTo>
                                  <a:pt x="6261874" y="55918"/>
                                </a:lnTo>
                                <a:lnTo>
                                  <a:pt x="6261633" y="55105"/>
                                </a:lnTo>
                                <a:lnTo>
                                  <a:pt x="6260807" y="54406"/>
                                </a:lnTo>
                                <a:lnTo>
                                  <a:pt x="6262141" y="55130"/>
                                </a:lnTo>
                                <a:lnTo>
                                  <a:pt x="6262319" y="56108"/>
                                </a:lnTo>
                                <a:lnTo>
                                  <a:pt x="6261646" y="57073"/>
                                </a:lnTo>
                                <a:lnTo>
                                  <a:pt x="6260426" y="57835"/>
                                </a:lnTo>
                                <a:lnTo>
                                  <a:pt x="6261481" y="56819"/>
                                </a:lnTo>
                                <a:close/>
                              </a:path>
                              <a:path w="6550659" h="162560">
                                <a:moveTo>
                                  <a:pt x="6260147" y="14833"/>
                                </a:moveTo>
                                <a:lnTo>
                                  <a:pt x="6259830" y="15024"/>
                                </a:lnTo>
                                <a:lnTo>
                                  <a:pt x="6258864" y="15265"/>
                                </a:lnTo>
                                <a:lnTo>
                                  <a:pt x="6260287" y="14376"/>
                                </a:lnTo>
                                <a:lnTo>
                                  <a:pt x="6260147" y="14833"/>
                                </a:lnTo>
                                <a:close/>
                              </a:path>
                              <a:path w="6550659" h="162560">
                                <a:moveTo>
                                  <a:pt x="6258166" y="15900"/>
                                </a:moveTo>
                                <a:lnTo>
                                  <a:pt x="6258864" y="15786"/>
                                </a:lnTo>
                                <a:lnTo>
                                  <a:pt x="6258267" y="16192"/>
                                </a:lnTo>
                                <a:lnTo>
                                  <a:pt x="6257594" y="16408"/>
                                </a:lnTo>
                                <a:lnTo>
                                  <a:pt x="6256909" y="16510"/>
                                </a:lnTo>
                                <a:lnTo>
                                  <a:pt x="6256286" y="16548"/>
                                </a:lnTo>
                                <a:lnTo>
                                  <a:pt x="6258166" y="15900"/>
                                </a:lnTo>
                                <a:close/>
                              </a:path>
                              <a:path w="6550659" h="162560">
                                <a:moveTo>
                                  <a:pt x="6261150" y="41376"/>
                                </a:moveTo>
                                <a:lnTo>
                                  <a:pt x="6260858" y="41440"/>
                                </a:lnTo>
                                <a:lnTo>
                                  <a:pt x="6261430" y="39624"/>
                                </a:lnTo>
                                <a:lnTo>
                                  <a:pt x="6261684" y="39916"/>
                                </a:lnTo>
                                <a:lnTo>
                                  <a:pt x="6261735" y="40208"/>
                                </a:lnTo>
                                <a:lnTo>
                                  <a:pt x="6261735" y="40538"/>
                                </a:lnTo>
                                <a:lnTo>
                                  <a:pt x="6261836" y="40906"/>
                                </a:lnTo>
                                <a:lnTo>
                                  <a:pt x="6261506" y="41186"/>
                                </a:lnTo>
                                <a:lnTo>
                                  <a:pt x="6261150" y="41376"/>
                                </a:lnTo>
                                <a:close/>
                              </a:path>
                              <a:path w="6550659" h="162560">
                                <a:moveTo>
                                  <a:pt x="6293853" y="96405"/>
                                </a:moveTo>
                                <a:lnTo>
                                  <a:pt x="6293548" y="95770"/>
                                </a:lnTo>
                                <a:lnTo>
                                  <a:pt x="6293319" y="95059"/>
                                </a:lnTo>
                                <a:lnTo>
                                  <a:pt x="6293916" y="95567"/>
                                </a:lnTo>
                                <a:lnTo>
                                  <a:pt x="6294196" y="96126"/>
                                </a:lnTo>
                                <a:lnTo>
                                  <a:pt x="6294501" y="97510"/>
                                </a:lnTo>
                                <a:lnTo>
                                  <a:pt x="6293853" y="96405"/>
                                </a:lnTo>
                                <a:close/>
                              </a:path>
                              <a:path w="6550659" h="162560">
                                <a:moveTo>
                                  <a:pt x="6288798" y="88519"/>
                                </a:moveTo>
                                <a:lnTo>
                                  <a:pt x="6287998" y="86042"/>
                                </a:lnTo>
                                <a:lnTo>
                                  <a:pt x="6286995" y="84861"/>
                                </a:lnTo>
                                <a:lnTo>
                                  <a:pt x="6288100" y="85445"/>
                                </a:lnTo>
                                <a:lnTo>
                                  <a:pt x="6288862" y="86360"/>
                                </a:lnTo>
                                <a:lnTo>
                                  <a:pt x="6289294" y="87503"/>
                                </a:lnTo>
                                <a:lnTo>
                                  <a:pt x="6289408" y="88811"/>
                                </a:lnTo>
                                <a:lnTo>
                                  <a:pt x="6288798" y="88519"/>
                                </a:lnTo>
                                <a:close/>
                              </a:path>
                              <a:path w="6550659" h="162560">
                                <a:moveTo>
                                  <a:pt x="6261011" y="38595"/>
                                </a:moveTo>
                                <a:lnTo>
                                  <a:pt x="6260592" y="37807"/>
                                </a:lnTo>
                                <a:lnTo>
                                  <a:pt x="6260147" y="37414"/>
                                </a:lnTo>
                                <a:lnTo>
                                  <a:pt x="6259728" y="37426"/>
                                </a:lnTo>
                                <a:lnTo>
                                  <a:pt x="6261201" y="39103"/>
                                </a:lnTo>
                                <a:lnTo>
                                  <a:pt x="6261011" y="38595"/>
                                </a:lnTo>
                                <a:close/>
                              </a:path>
                              <a:path w="6550659" h="162560">
                                <a:moveTo>
                                  <a:pt x="6196101" y="89839"/>
                                </a:moveTo>
                                <a:lnTo>
                                  <a:pt x="6195720" y="90347"/>
                                </a:lnTo>
                                <a:lnTo>
                                  <a:pt x="6195402" y="89725"/>
                                </a:lnTo>
                                <a:lnTo>
                                  <a:pt x="6196101" y="89839"/>
                                </a:lnTo>
                                <a:close/>
                              </a:path>
                              <a:path w="6550659" h="162560">
                                <a:moveTo>
                                  <a:pt x="6539344" y="158750"/>
                                </a:moveTo>
                                <a:lnTo>
                                  <a:pt x="6539725" y="158800"/>
                                </a:lnTo>
                                <a:lnTo>
                                  <a:pt x="6540106" y="158838"/>
                                </a:lnTo>
                                <a:lnTo>
                                  <a:pt x="6539560" y="158711"/>
                                </a:lnTo>
                                <a:lnTo>
                                  <a:pt x="6539788" y="158407"/>
                                </a:lnTo>
                                <a:lnTo>
                                  <a:pt x="6539344" y="158750"/>
                                </a:lnTo>
                                <a:close/>
                              </a:path>
                              <a:path w="6550659" h="162560">
                                <a:moveTo>
                                  <a:pt x="6496075" y="161823"/>
                                </a:moveTo>
                                <a:lnTo>
                                  <a:pt x="6495859" y="161696"/>
                                </a:lnTo>
                                <a:lnTo>
                                  <a:pt x="6495656" y="161531"/>
                                </a:lnTo>
                                <a:lnTo>
                                  <a:pt x="6496075" y="161963"/>
                                </a:lnTo>
                                <a:lnTo>
                                  <a:pt x="6495973" y="162140"/>
                                </a:lnTo>
                                <a:lnTo>
                                  <a:pt x="6496405" y="162242"/>
                                </a:lnTo>
                                <a:lnTo>
                                  <a:pt x="6496278" y="161988"/>
                                </a:lnTo>
                                <a:lnTo>
                                  <a:pt x="6496075" y="161823"/>
                                </a:lnTo>
                                <a:close/>
                              </a:path>
                              <a:path w="6550659" h="162560">
                                <a:moveTo>
                                  <a:pt x="6549174" y="126250"/>
                                </a:moveTo>
                                <a:lnTo>
                                  <a:pt x="6548653" y="125984"/>
                                </a:lnTo>
                                <a:lnTo>
                                  <a:pt x="6549339" y="125971"/>
                                </a:lnTo>
                                <a:lnTo>
                                  <a:pt x="6549745" y="126301"/>
                                </a:lnTo>
                                <a:lnTo>
                                  <a:pt x="6550304" y="126682"/>
                                </a:lnTo>
                                <a:lnTo>
                                  <a:pt x="6550533" y="127355"/>
                                </a:lnTo>
                                <a:lnTo>
                                  <a:pt x="6550215" y="127381"/>
                                </a:lnTo>
                                <a:lnTo>
                                  <a:pt x="6549898" y="127342"/>
                                </a:lnTo>
                                <a:lnTo>
                                  <a:pt x="6549555" y="127190"/>
                                </a:lnTo>
                                <a:lnTo>
                                  <a:pt x="6549199" y="126885"/>
                                </a:lnTo>
                                <a:lnTo>
                                  <a:pt x="6549517" y="126936"/>
                                </a:lnTo>
                                <a:lnTo>
                                  <a:pt x="6549783" y="127063"/>
                                </a:lnTo>
                                <a:lnTo>
                                  <a:pt x="6550139" y="127076"/>
                                </a:lnTo>
                                <a:lnTo>
                                  <a:pt x="6550037" y="126809"/>
                                </a:lnTo>
                                <a:lnTo>
                                  <a:pt x="6549542" y="126555"/>
                                </a:lnTo>
                                <a:lnTo>
                                  <a:pt x="6549174" y="126250"/>
                                </a:lnTo>
                                <a:close/>
                              </a:path>
                              <a:path w="6550659" h="162560">
                                <a:moveTo>
                                  <a:pt x="82969" y="149987"/>
                                </a:moveTo>
                                <a:lnTo>
                                  <a:pt x="82765" y="150025"/>
                                </a:lnTo>
                                <a:lnTo>
                                  <a:pt x="82956" y="150152"/>
                                </a:lnTo>
                                <a:lnTo>
                                  <a:pt x="83553" y="150698"/>
                                </a:lnTo>
                                <a:lnTo>
                                  <a:pt x="83820" y="150888"/>
                                </a:lnTo>
                                <a:lnTo>
                                  <a:pt x="83921" y="150558"/>
                                </a:lnTo>
                                <a:lnTo>
                                  <a:pt x="83972" y="150266"/>
                                </a:lnTo>
                                <a:lnTo>
                                  <a:pt x="83985" y="149974"/>
                                </a:lnTo>
                                <a:lnTo>
                                  <a:pt x="83959" y="149707"/>
                                </a:lnTo>
                                <a:lnTo>
                                  <a:pt x="82969" y="149987"/>
                                </a:lnTo>
                                <a:close/>
                              </a:path>
                              <a:path w="6550659" h="162560">
                                <a:moveTo>
                                  <a:pt x="1447" y="1612"/>
                                </a:moveTo>
                                <a:lnTo>
                                  <a:pt x="1206" y="1638"/>
                                </a:lnTo>
                                <a:lnTo>
                                  <a:pt x="952" y="1790"/>
                                </a:lnTo>
                                <a:lnTo>
                                  <a:pt x="1689" y="2159"/>
                                </a:lnTo>
                                <a:lnTo>
                                  <a:pt x="2120" y="2108"/>
                                </a:lnTo>
                                <a:lnTo>
                                  <a:pt x="2819" y="1346"/>
                                </a:lnTo>
                                <a:lnTo>
                                  <a:pt x="2095" y="495"/>
                                </a:lnTo>
                                <a:lnTo>
                                  <a:pt x="1435" y="0"/>
                                </a:lnTo>
                                <a:lnTo>
                                  <a:pt x="762" y="12"/>
                                </a:lnTo>
                                <a:lnTo>
                                  <a:pt x="0" y="698"/>
                                </a:lnTo>
                                <a:lnTo>
                                  <a:pt x="584" y="1206"/>
                                </a:lnTo>
                                <a:lnTo>
                                  <a:pt x="1104" y="965"/>
                                </a:lnTo>
                                <a:lnTo>
                                  <a:pt x="1270" y="1117"/>
                                </a:lnTo>
                                <a:lnTo>
                                  <a:pt x="1930" y="1358"/>
                                </a:lnTo>
                                <a:lnTo>
                                  <a:pt x="1689" y="1574"/>
                                </a:lnTo>
                                <a:lnTo>
                                  <a:pt x="1447" y="1612"/>
                                </a:lnTo>
                                <a:close/>
                              </a:path>
                              <a:path w="6550659" h="162560">
                                <a:moveTo>
                                  <a:pt x="39242" y="37668"/>
                                </a:moveTo>
                                <a:lnTo>
                                  <a:pt x="38315" y="36118"/>
                                </a:lnTo>
                                <a:lnTo>
                                  <a:pt x="36106" y="35483"/>
                                </a:lnTo>
                                <a:lnTo>
                                  <a:pt x="36715" y="35775"/>
                                </a:lnTo>
                                <a:lnTo>
                                  <a:pt x="38493" y="37045"/>
                                </a:lnTo>
                                <a:lnTo>
                                  <a:pt x="37871" y="38011"/>
                                </a:lnTo>
                                <a:lnTo>
                                  <a:pt x="37160" y="38912"/>
                                </a:lnTo>
                                <a:lnTo>
                                  <a:pt x="36398" y="38277"/>
                                </a:lnTo>
                                <a:lnTo>
                                  <a:pt x="35750" y="38011"/>
                                </a:lnTo>
                                <a:lnTo>
                                  <a:pt x="42062" y="40932"/>
                                </a:lnTo>
                                <a:lnTo>
                                  <a:pt x="40093" y="39471"/>
                                </a:lnTo>
                                <a:lnTo>
                                  <a:pt x="39242" y="37668"/>
                                </a:lnTo>
                                <a:close/>
                              </a:path>
                            </a:pathLst>
                          </a:custGeom>
                          <a:ln w="1981">
                            <a:solidFill>
                              <a:srgbClr val="FFFFFF"/>
                            </a:solidFill>
                            <a:prstDash val="solid"/>
                          </a:ln>
                        </wps:spPr>
                        <wps:bodyPr wrap="square" lIns="0" tIns="0" rIns="0" bIns="0" rtlCol="0">
                          <a:prstTxWarp prst="textNoShape">
                            <a:avLst/>
                          </a:prstTxWarp>
                          <a:noAutofit/>
                        </wps:bodyPr>
                      </wps:wsp>
                      <wps:wsp>
                        <wps:cNvPr id="144123818" name="Graphic 79"/>
                        <wps:cNvSpPr/>
                        <wps:spPr>
                          <a:xfrm>
                            <a:off x="1992923" y="1871258"/>
                            <a:ext cx="4577715" cy="519430"/>
                          </a:xfrm>
                          <a:custGeom>
                            <a:avLst/>
                            <a:gdLst/>
                            <a:ahLst/>
                            <a:cxnLst/>
                            <a:rect l="l" t="t" r="r" b="b"/>
                            <a:pathLst>
                              <a:path w="4577715" h="519430">
                                <a:moveTo>
                                  <a:pt x="406" y="8801"/>
                                </a:moveTo>
                                <a:lnTo>
                                  <a:pt x="393" y="8318"/>
                                </a:lnTo>
                                <a:lnTo>
                                  <a:pt x="0" y="8229"/>
                                </a:lnTo>
                                <a:lnTo>
                                  <a:pt x="0" y="8686"/>
                                </a:lnTo>
                                <a:lnTo>
                                  <a:pt x="406" y="8801"/>
                                </a:lnTo>
                                <a:close/>
                              </a:path>
                              <a:path w="4577715" h="519430">
                                <a:moveTo>
                                  <a:pt x="4584" y="63"/>
                                </a:moveTo>
                                <a:lnTo>
                                  <a:pt x="2743" y="0"/>
                                </a:lnTo>
                                <a:lnTo>
                                  <a:pt x="3022" y="762"/>
                                </a:lnTo>
                                <a:lnTo>
                                  <a:pt x="4038" y="952"/>
                                </a:lnTo>
                                <a:lnTo>
                                  <a:pt x="4584" y="63"/>
                                </a:lnTo>
                                <a:close/>
                              </a:path>
                              <a:path w="4577715" h="519430">
                                <a:moveTo>
                                  <a:pt x="4567085" y="512406"/>
                                </a:moveTo>
                                <a:lnTo>
                                  <a:pt x="4566958" y="512876"/>
                                </a:lnTo>
                                <a:lnTo>
                                  <a:pt x="4567085" y="512406"/>
                                </a:lnTo>
                                <a:close/>
                              </a:path>
                              <a:path w="4577715" h="519430">
                                <a:moveTo>
                                  <a:pt x="4570996" y="505472"/>
                                </a:moveTo>
                                <a:lnTo>
                                  <a:pt x="4570958" y="505193"/>
                                </a:lnTo>
                                <a:lnTo>
                                  <a:pt x="4570666" y="504990"/>
                                </a:lnTo>
                                <a:lnTo>
                                  <a:pt x="4570730" y="505193"/>
                                </a:lnTo>
                                <a:lnTo>
                                  <a:pt x="4570793" y="505320"/>
                                </a:lnTo>
                                <a:lnTo>
                                  <a:pt x="4570933" y="505460"/>
                                </a:lnTo>
                                <a:close/>
                              </a:path>
                              <a:path w="4577715" h="519430">
                                <a:moveTo>
                                  <a:pt x="4577664" y="518769"/>
                                </a:moveTo>
                                <a:lnTo>
                                  <a:pt x="4577524" y="518020"/>
                                </a:lnTo>
                                <a:lnTo>
                                  <a:pt x="4577435" y="518909"/>
                                </a:lnTo>
                                <a:lnTo>
                                  <a:pt x="4577664" y="518769"/>
                                </a:lnTo>
                                <a:close/>
                              </a:path>
                            </a:pathLst>
                          </a:custGeom>
                          <a:solidFill>
                            <a:srgbClr val="BBCBD5"/>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686C3B" id="Group 144123801" o:spid="_x0000_s1026" style="position:absolute;margin-left:5.95pt;margin-top:93.3pt;width:512.25pt;height:257.1pt;z-index:-251275264;mso-wrap-distance-left:0;mso-wrap-distance-right:0;mso-position-horizontal-relative:margin;mso-position-vertical-relative:page;mso-width-relative:margin;mso-height-relative:margin" coordorigin=",433" coordsize="67828,3406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">
                <v:shape id="Graphic 64" o:spid="_x0000_s1027" style="position:absolute;left:11231;top:22152;width:3803;height:5347;visibility:visible;mso-wrap-style:square;v-text-anchor:top" coordsize="380365,5346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" path="m3975,532726r-1423,-495l1282,532206r-914,609l,534212r1092,-127l2133,533793r965,-444l3975,532726xem340055,9105r-51,-152l339026,7810r-2019,-571l335026,7454r165,1651l336092,10591r1435,762l339178,10769r877,-1664xem350558,18059r-2578,-4750l347891,11353r-64,-241l347370,10134r-572,-1029l346176,8343,344538,7035r-648,-749l343623,5486r-101,-1854l343255,2832,341604,876,339801,r-1893,342l335965,2057r2007,914l338912,3873r1930,4051l344373,11671r559,952l344322,13817r-1143,661l341820,14973r-1206,648l338734,20243r6032,470l350558,18059xem355269,7454r-787,-1320l352806,5257r-1651,l349732,6540r889,1181l352577,8597r1778,356l355142,7721r127,-267xem358571,26263r-787,-749l356755,25692r534,1676l358571,26263xem362419,13436r-863,-1537l359079,11531r-2387,1042l356120,14224r1080,1587l359727,16624r2057,-1334l362419,13436xem379818,16078r-850,-1080l376999,15938r-3581,2896l375005,19710r2134,-597l379018,17678r800,-1600xe" fillcolor="#bbcbd5" stroked="f">
                  <v:path arrowok="t"/>
                </v:shape>
                <v:shape id="Graphic 65" o:spid="_x0000_s1028" style="position:absolute;left:14581;top:22152;width:451;height:279;visibility:visible;mso-wrap-style:square;v-text-anchor:top" coordsize="45085,279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" path="m139,9080r927,1511l2501,11353r1651,-584l5054,9042,4000,7810,1981,7239,,7454,139,9080xem20256,7493l19456,6134,17779,5257r-1651,l14706,6540r889,1181l17551,8597r1778,356l20256,7493xem21729,25692r534,1676l23545,26263r-787,-749l21729,25692xem41973,15938r-3581,2896l39979,19710r2134,-597l43992,17678r800,-1600l43941,14998r-1968,940xem24053,11531r-2387,1042l21094,14224r1080,1587l24701,16624r2057,-1334l27393,13436r-863,-1537l24053,11531xem13030,12141r-77,1168l15532,18059,9740,20713,3708,20243,5587,15621r1207,-648l8153,14478r1143,-661l9905,12623r-558,-952l5816,7924,3886,3873,2946,2971,939,2057,2882,342,8597,5486r267,800l9512,7035r1638,1308l11772,9105r572,1029l12801,11112r229,1029xe" filled="f" strokecolor="white" strokeweight=".05503mm">
                  <v:path arrowok="t"/>
                </v:shape>
                <v:shape id="Graphic 66" o:spid="_x0000_s1029" style="position:absolute;left:27070;top:18889;width:495;height:463;visibility:visible;mso-wrap-style:square;v-text-anchor:top" coordsize="49530,463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" path="m6807,5067l4686,6718r2730,749l7912,6121,6807,5067xem4343,l1892,825,,2082,787,4165r1803,635l4635,4165,6121,2451,6159,317,4343,xem45897,6502r-444,76l45059,6730r-394,204l44284,7188r89,1066l44627,9258r407,952l45605,11137r330,-1092l46040,9258,45931,6730r-34,-228xem45656,18414r-13,1042l45427,20345r-304,863l44881,22186r2642,902l49326,21602r-216,-2146l45656,18414xem39814,36347r-445,2794l41605,39763r-445,-2070l39814,36347xem30022,36194r-698,4915l30822,43065r2058,1080l34658,43878r635,-2083l34556,40347,32956,38684,30022,36194xem19545,9905r-1588,737l19202,13398r749,-1638l21081,11633r3224,l22339,10515,19545,9905xem24305,11633r-3224,l24663,11836r-358,-203xem18491,42240r-1664,292l15532,43954r800,1334l17449,45935r1169,-152l19583,44703r114,-1701l18491,42240xe" fillcolor="#bbcbd5" stroked="f">
                  <v:path arrowok="t"/>
                </v:shape>
                <v:shape id="Graphic 67" o:spid="_x0000_s1030" style="position:absolute;left:27070;top:18889;width:495;height:463;visibility:visible;mso-wrap-style:square;v-text-anchor:top" coordsize="49530,463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" path="m4686,6718r2730,749l7912,6121,6807,5067,4686,6718xem6159,317l4343,,1892,825,,2082,787,4165r1803,635l4635,4165,6121,2451,6159,317xem45605,11137r330,-1092l46088,8902r-13,-1194l45897,6502r-444,76l45059,6730r-394,204l44284,7188r89,1066l44627,9258r407,952l45605,11137xem45656,18414r-13,1042l45427,20345r-304,863l44881,22186r2642,902l49326,21602r-216,-2146l45656,18414xem39814,36347r-445,2794l41605,39763r-445,-2070l39814,36347xem32956,38684l30022,36194r-698,4915l30822,43065r2058,1080l34658,43878r635,-2083l34556,40347,32956,38684xem19545,9905r-1588,737l19202,13398r749,-1638l21081,11633r3582,203l22339,10515,19545,9905xem18491,42240r1206,762l19583,44703r-965,1080l17449,45935r-1117,-647l15532,43954r1295,-1422l18491,42240xe" filled="f" strokecolor="white" strokeweight=".05503mm">
                  <v:path arrowok="t"/>
                </v:shape>
                <v:shape id="Graphic 68" o:spid="_x0000_s1031" style="position:absolute;left:3305;top:23833;width:2864;height:2362;visibility:visible;mso-wrap-style:square;v-text-anchor:top" coordsize="286385,2362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" path="m38315,168986r-1447,25l35356,170116r318,2007l36652,172910r1384,279l39573,173647r2184,1524l43129,175780r1054,-266l44475,174777r-318,-597l43580,173647r-312,-356l42976,173253r-999,-1130l41109,170916r-12,-317l39712,169646r-1397,-660xem111099,140893r267,1512l111912,143776r749,1258l113576,146138r-2477,-5245xem,151485r863,280l609,151561,,151485xem30657,168554r-254,825l31242,169824r1333,-1219l30657,168554xem119634,134581r1498,2071l121577,137401r-140,-965l121005,135750r-1371,-1169xem272072,183997r1803,1892l273583,185127r-432,-444l272072,183997xem283159,188074r2438,1346l286258,189966r-343,-724l285229,188658r-953,-406l283159,188074xem243801,234403r610,750l244424,236181r290,-609l244640,234962r-419,-254l243801,234403xem170103,139687r-444,343l169481,140411r-157,622l169189,141439r737,-1231l170103,139687xem147002,150736r1232,787l148831,151765r736,38l148932,151460r-1930,-724xem151612,151498r-1651,38l152285,152120r775,343l152298,151739r-686,-241xem198501,179908r609,876l199796,181610r749,749l201333,183032r-496,-940l200177,181241r-787,-736l198501,179908xem202107,185356r889,876l203530,186651r647,331l203822,186372r-470,-381l202107,185356xem204812,172364r-1587,457l201739,173850r-737,1270l201688,176276r-165,-1245l202196,173926r1194,-914l204812,172364xem850,153860r-242,1029l608,155549r128,584l1498,156540r1283,-229l2425,155549r-381,-660l1536,154330r-686,-470xem235635,17741r-1574,216l232537,18897r1358,1016l235610,20053r1778,-559l238925,18351r-1677,-394l235635,17741xem241503,31445r51,2044l242468,32867r76,-432l241503,31445xem215671,10579r-483,38l214109,11049r609,1231l214998,12674r698,-889l216001,11315r241,-546l215671,10579xem214236,r-1308,317l212077,1295r838,1092l214236,2882r1219,-266l215988,1447,215442,368,214236,xem225336,2108r-1562,152l225069,2679r610,-254l225336,2108xem234099,21691r-267,38l233565,21882r-419,l233146,23482r1397,-1499l234099,21691xe" fillcolor="#bbcbd5" stroked="f">
                  <v:path arrowok="t"/>
                </v:shape>
                <v:shape id="Graphic 69" o:spid="_x0000_s1032" style="position:absolute;left:3311;top:23833;width:2857;height:2362;visibility:visible;mso-wrap-style:square;v-text-anchor:top" coordsize="285750,2362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" path="m43091,173697r-356,-406l42443,173253r-991,-1118l40576,170916r-13,-317l39179,169646r-1397,-660l36334,169011r-1511,1105l35140,172123r978,787l37503,173189r1536,458l41224,175171r1371,609l43649,175514r293,-737l43624,174180r-533,-483xem112128,145034r914,1104l110566,140893r266,1512l111379,143776r749,1258xem30124,168554r-254,825l30708,169824r1334,-1219l30124,168554xem120472,135750r-1372,-1169l120599,136652r444,749l120904,136436r-432,-686xem272618,184683r-1080,-686l273342,185889r-292,-762l272618,184683xem284695,188658r-952,-406l282625,188074r2439,1346l285724,189966r-343,-724l284695,188658xem243687,234708r-419,-305l243878,235153r139,419l243890,236181r381,-800l244106,234962r-419,-254xem168948,140411r-102,457l168656,141439r228,-406l169151,140639r241,-431l169570,139687r-445,343l168948,140411xem146469,150736r1232,787l148297,151765r737,38l148399,151460r-1930,-724xem151079,151498r-1651,38l151752,152120r775,343l151765,151739r-686,-241xem199644,181241r-788,-736l197967,179908r610,876l199263,181610r749,749l200799,183032r-495,-940l199644,181241xem202819,185991r-1245,-635l202463,186232r533,419l203644,186982r-356,-610l202819,185991xem201206,173850r-737,1270l201155,176276r-165,-1245l201663,173926r1194,-914l204279,172364r-1587,457l201206,173850xem317,153860r686,470l1511,154889r381,660l2247,156311r-1282,229l203,156133,,155206r317,-1346xem235102,17741r-1575,216l232003,18897r1359,1016l235077,20053r1777,-559l238391,18351r-1676,-394l235102,17741xem241020,33489r915,-622l242011,32435r-1042,-990l241020,33489xem214655,10617r-1080,432l214185,12280r279,394l215163,11785r305,-470l215709,10769r-571,-190l214655,10617xem214922,2616r533,-1169l214909,368,213702,r-1308,317l211543,1295r839,1092l213702,2882r1220,-266xem223240,2260r1296,419l225145,2425r-343,-317l223240,2260xem233565,21691r445,292l232613,23482r,-1600l233032,21882r267,-153l233565,21691xe" filled="f" strokecolor="white" strokeweight=".05503mm">
                  <v:path arrowok="t"/>
                </v:shape>
                <v:shape id="Graphic 70" o:spid="_x0000_s1033" style="position:absolute;left:1737;top:20790;width:62458;height:6127;visibility:visible;mso-wrap-style:square;v-text-anchor:top" coordsize="6245860,6127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" path="m1866,548093r-279,-876l635,547065,,547878r1866,215xem594194,611873r-228,-343l593547,611428r-445,-165l593344,611619r139,394l593674,612406r368,356l594194,611873xem6190551,317l6188964,38,6188240,r-610,63l6188405,355r737,64l6190551,317xem6207582,24866r-902,838l6205956,26682r-584,1080l6204864,28879r673,-851l6207582,24866xem6238837,4076r-1867,280l6235230,4127r-3137,-914l6233630,4241r1701,521l6237109,4711r966,-355l6238837,4076xem6245669,6692r-901,-584l6243993,5727r-775,-266l6242291,5257r787,496l6243828,6108r1841,584xe" fillcolor="#bbcbd5" stroked="f">
                  <v:path arrowok="t"/>
                </v:shape>
                <v:shape id="Graphic 71" o:spid="_x0000_s1034" style="position:absolute;left:63786;top:20822;width:412;height:260;visibility:visible;mso-wrap-style:square;v-text-anchor:top" coordsize="41275,260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" path="m1816,22491r-724,978l507,24549,,25666r673,-851l2717,21653r-901,838xem40805,3479r-801,-533l39192,2539r-839,-292l37426,2044r724,470l38963,2895r1842,584xem28765,1028l27228,r3137,914l32105,1142,33972,863r-1727,635l30467,1549,28765,1028xe" filled="f" strokecolor="white" strokeweight=".05503mm">
                  <v:path arrowok="t"/>
                </v:shape>
                <v:shape id="Graphic 72" o:spid="_x0000_s1035" style="position:absolute;left:63280;top:22265;width:13;height:13;visibility:visible;mso-wrap-style:square;v-text-anchor:top" coordsize="1270,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" path="m634,l126,203,25,444,,660,50,889r127,215l634,1155,698,965r,-254l965,533,825,419,787,152,634,xe" fillcolor="#bbcbd5"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3" o:spid="_x0000_s1036" type="#_x0000_t75" style="position:absolute;left:65182;top:24543;width:2341;height:17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">
                  <v:imagedata r:id="rId21" o:title=""/>
                </v:shape>
                <v:shape id="Graphic 74" o:spid="_x0000_s1037" style="position:absolute;left:67159;top:23789;width:248;height:159;visibility:visible;mso-wrap-style:square;v-text-anchor:top" coordsize="24765,158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" path="m24371,14973r292,381l24676,15062r-305,-89xem,l317,533,254,25,,xe" fillcolor="#bbcbd5" stroked="f">
                  <v:path arrowok="t"/>
                </v:shape>
                <v:shape id="Image 75" o:spid="_x0000_s1038" type="#_x0000_t75" style="position:absolute;top:433;width:67828;height:340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">
                  <v:imagedata r:id="rId22" o:title=""/>
                </v:shape>
                <v:shape id="Graphic 76" o:spid="_x0000_s1039" style="position:absolute;left:1818;top:21436;width:65507;height:1803;visibility:visible;mso-wrap-style:square;v-text-anchor:top" coordsize="6550659,1803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" path="m6263576,47967r-745,64l6262116,48183r-915,318l6263309,48094r610,l6264224,48031r-648,-64xem6260807,54406r826,699l6261874,55918r-393,901l6260426,57835r1220,-762l6262319,56108r-178,-978l6260807,54406xem6260287,14376r-1423,889l6259830,15024r317,-191l6260287,14376xem6258864,15786r-698,114l6256286,16548r623,-38l6257594,16408r673,-216l6258864,15786xem6261430,39624r-572,1816l6261150,41376r356,-190l6261785,41008r-101,-1092l6261430,39624xem6293319,95059r229,711l6293853,96405r648,1105l6294196,96126r-280,-559l6293319,95059xem6286995,84861r1003,1181l6288798,88519r610,292l6289294,87503r-432,-1143l6288100,85445r-1105,-584xem6260147,37414r-419,12l6261201,39103r-190,-508l6260592,37807r-445,-393xem6195402,89725r318,622l6196101,89839r-699,-114xem6539942,158800r-217,l6540106,158838r-164,-38xem6539788,158407r-280,216l6539395,158826r330,-26l6539942,158800r-382,-89l6539788,158407xem6495656,161531r419,432l6495973,162140r432,102l6496247,161963r-172,-140l6495859,161696r-203,-165xem6549199,126885r356,305l6549898,127342r317,39l6550533,127355r-95,-279l6549783,127063r-266,-127l6549199,126885xem6549339,125971r-686,13l6549174,126250r368,305l6550037,126809r102,267l6550438,127076r-134,-394l6549683,126250r-344,-279xem83959,149707r-990,280l82765,150025r191,127l83553,150698r267,190l83921,150558r38,-851xem2495,965r-1340,l1270,1117r660,241l1689,1574r-483,64l952,1790r737,369l2120,2108r687,-750l2495,965xem1435,l762,12,,698r584,508l1104,965r1391,l2095,495,1435,xem34467,37871r1677,1283l37998,40208r1981,647l42062,40932,40093,39471r-263,-559l37160,38912r-762,-635l35750,38011r-1283,-140xem36106,35483r609,292l38493,37045r-622,966l37160,38912r2670,l39242,37668r-927,-1550l36106,35483xem65557,179501r229,153l66019,179857r275,114l66776,179857r-241,-203l66255,179578r-698,-77xe" fillcolor="#bbcbd5" stroked="f">
                  <v:path arrowok="t"/>
                </v:shape>
                <v:shape id="Graphic 77" o:spid="_x0000_s1040" style="position:absolute;left:1818;top:21436;width:65507;height:1626;visibility:visible;mso-wrap-style:square;v-text-anchor:top" coordsize="6550659,1625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" path="m6262992,48145r-1791,356l6262116,48183r774,-165l6263576,47967r648,64l6263919,48094r-610,l6262992,48145xem6261481,56819r393,-901l6261633,55105r-826,-699l6262141,55130r178,978l6261646,57073r-1220,762l6261481,56819xem6260147,14833r-317,191l6258864,15265r1423,-889l6260147,14833xem6258166,15900r698,-114l6258267,16192r-673,216l6256909,16510r-623,38l6258166,15900xem6261150,41376r-292,64l6261430,39624r254,292l6261735,40208r,330l6261836,40906r-330,280l6261150,41376xem6293853,96405r-305,-635l6293319,95059r597,508l6294196,96126r305,1384l6293853,96405xem6288798,88519r-800,-2477l6286995,84861r1105,584l6288862,86360r432,1143l6289408,88811r-610,-292xem6261011,38595r-419,-788l6260147,37414r-419,12l6261201,39103r-190,-508xem6196101,89839r-381,508l6195402,89725r699,114xem6539344,158750r381,50l6540106,158838r-546,-127l6539788,158407r-444,343xem6496075,161823r-216,-127l6495656,161531r419,432l6495973,162140r432,102l6496278,161988r-203,-165xem6549174,126250r-521,-266l6549339,125971r406,330l6550304,126682r229,673l6550215,127381r-317,-39l6549555,127190r-356,-305l6549517,126936r266,127l6550139,127076r-102,-267l6549542,126555r-368,-305xem82969,149987r-204,38l82956,150152r597,546l83820,150888r101,-330l83972,150266r13,-292l83959,149707r-990,280xem1447,1612r-241,26l952,1790r737,369l2120,2108r699,-762l2095,495,1435,,762,12,,698r584,508l1104,965r166,152l1930,1358r-241,216l1447,1612xem39242,37668r-927,-1550l36106,35483r609,292l38493,37045r-622,966l37160,38912r-762,-635l35750,38011r6312,2921l40093,39471r-851,-1803xe" filled="f" strokecolor="white" strokeweight=".05503mm">
                  <v:path arrowok="t"/>
                </v:shape>
                <v:shape id="Graphic 79" o:spid="_x0000_s1041" style="position:absolute;left:19929;top:18712;width:45777;height:5194;visibility:visible;mso-wrap-style:square;v-text-anchor:top" coordsize="4577715,5194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" path="m406,8801l393,8318,,8229r,457l406,8801xem4584,63l2743,r279,762l4038,952,4584,63xem4567085,512406r-127,470l4567085,512406xem4570996,505472r-38,-279l4570666,504990r64,203l4570793,505320r140,140l4570996,505472xem4577664,518769r-140,-749l4577435,518909r229,-140xe" fillcolor="#bbcbd5" stroked="f">
                  <v:path arrowok="t"/>
                </v:shape>
                <w10:wrap anchorx="margin" anchory="page"/>
              </v:group>
            </w:pict>
          </mc:Fallback>
        </mc:AlternateContent>
      </w:r>
      <w:r w:rsidR="000B7B27">
        <w:rPr>
          <w:noProof/>
        </w:rPr>
        <mc:AlternateContent>
          <mc:Choice Requires="wps">
            <w:drawing>
              <wp:anchor distT="0" distB="0" distL="114300" distR="114300" simplePos="0" relativeHeight="252043264" behindDoc="0" locked="0" layoutInCell="1" allowOverlap="1" wp14:anchorId="2131316B" wp14:editId="77418DEA">
                <wp:simplePos x="0" y="0"/>
                <wp:positionH relativeFrom="margin">
                  <wp:posOffset>-19050</wp:posOffset>
                </wp:positionH>
                <wp:positionV relativeFrom="page">
                  <wp:posOffset>5172075</wp:posOffset>
                </wp:positionV>
                <wp:extent cx="6610350" cy="2238375"/>
                <wp:effectExtent l="0" t="0" r="6350" b="0"/>
                <wp:wrapNone/>
                <wp:docPr id="144123828" name="Text Box 144123828"/>
                <wp:cNvGraphicFramePr/>
                <a:graphic xmlns:a="http://schemas.openxmlformats.org/drawingml/2006/main">
                  <a:graphicData uri="http://schemas.microsoft.com/office/word/2010/wordprocessingShape">
                    <wps:wsp>
                      <wps:cNvSpPr txBox="1"/>
                      <wps:spPr>
                        <a:xfrm>
                          <a:off x="0" y="0"/>
                          <a:ext cx="6610350" cy="2238375"/>
                        </a:xfrm>
                        <a:prstGeom prst="rect">
                          <a:avLst/>
                        </a:prstGeom>
                        <a:noFill/>
                        <a:ln w="6350">
                          <a:noFill/>
                        </a:ln>
                      </wps:spPr>
                      <wps:txbx>
                        <w:txbxContent>
                          <w:p w14:paraId="2BE61913" w14:textId="77777777" w:rsidR="00DE3982" w:rsidRPr="000576DC" w:rsidRDefault="00DE3982" w:rsidP="00DE3982">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r w:rsidRPr="000576DC">
                              <w:t>volupta turenimossit odi officidenias eum qui aut as eaquae nonseque nonsenem. Et vit recearum alignisi opti blatemporunt ut est aditasp ienectiam earum eium que volorem quodiaepe cores dust quibusam volut audae. Itaque verrovit re con</w:t>
                            </w:r>
                            <w:r w:rsidR="006E3264">
                              <w:t>.</w:t>
                            </w:r>
                            <w:r w:rsidRPr="000576DC">
                              <w:t xml:space="preserve"> </w:t>
                            </w:r>
                            <w:r w:rsidR="000B7B27" w:rsidRPr="008F19A1">
                              <w:t xml:space="preserve">dolupid eos doluptium illest aut arumquatia consectur aspic to te si ni comnimod quatet lit, num aut vollupt uriorepe pernatis sequi nonsequiae dis dem quid et at la. </w:t>
                            </w:r>
                            <w:r w:rsidR="000B7B27" w:rsidRPr="000576DC">
                              <w:t>volupta turenimossit odi officidenias eum qui aut as eaquae nonseque nonsenem. Et vit recearum alignisi opti blatemporunt ut est aditasp ienectiam earum eium que volorem quodiaepe cores dust quibusam volut audae. Itaque verrovit re con</w:t>
                            </w:r>
                            <w:r w:rsidR="000B7B27">
                              <w:t>.</w:t>
                            </w:r>
                          </w:p>
                          <w:p w14:paraId="355CA56D" w14:textId="77777777" w:rsidR="00DE3982" w:rsidRDefault="00DE3982" w:rsidP="00DE3982">
                            <w:pPr>
                              <w:pStyle w:val="Body"/>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1316B" id="Text Box 144123828" o:spid="_x0000_s1052" type="#_x0000_t202" style="position:absolute;margin-left:-1.5pt;margin-top:407.25pt;width:520.5pt;height:176.25pt;z-index:252043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" filled="f" stroked="f" strokeweight=".5pt">
                <v:textbox inset="0,0,0,0">
                  <w:txbxContent>
                    <w:p w14:paraId="2BE61913" w14:textId="77777777" w:rsidR="00DE3982" w:rsidRPr="000576DC" w:rsidRDefault="00DE3982" w:rsidP="00DE3982">
                      <w:pPr>
                        <w:pStyle w:val="Body"/>
                      </w:pPr>
                      <w:r>
                        <w:t>Q</w:t>
                      </w:r>
                      <w:r w:rsidRPr="008F19A1">
                        <w:t xml:space="preserve">uibusci acepero iur,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 to te si ni comnimod quatet lit, num aut vollupt uriorepe pernatis sequi nonsequiae dis dem quid et at la. </w:t>
                      </w:r>
                      <w:r w:rsidRPr="000576DC">
                        <w:t>volupta turenimossit odi officidenias eum qui aut as eaquae nonseque nonsenem. Et vit recearum alignisi opti blatemporunt ut est aditasp ienectiam earum eium que volorem quodiaepe cores dust quibusam volut audae. Itaque verrovit re con</w:t>
                      </w:r>
                      <w:r w:rsidR="006E3264">
                        <w:t>.</w:t>
                      </w:r>
                      <w:r w:rsidRPr="000576DC">
                        <w:t xml:space="preserve"> </w:t>
                      </w:r>
                      <w:r w:rsidR="000B7B27" w:rsidRPr="008F19A1">
                        <w:t xml:space="preserve">dolupid eos doluptium illest aut arumquatia consectur aspic to te si ni comnimod quatet lit, num aut vollupt uriorepe pernatis sequi nonsequiae dis dem quid et at la. </w:t>
                      </w:r>
                      <w:r w:rsidR="000B7B27" w:rsidRPr="000576DC">
                        <w:t>volupta turenimossit odi officidenias eum qui aut as eaquae nonseque nonsenem. Et vit recearum alignisi opti blatemporunt ut est aditasp ienectiam earum eium que volorem quodiaepe cores dust quibusam volut audae. Itaque verrovit re con</w:t>
                      </w:r>
                      <w:r w:rsidR="000B7B27">
                        <w:t>.</w:t>
                      </w:r>
                    </w:p>
                    <w:p w14:paraId="355CA56D" w14:textId="77777777" w:rsidR="00DE3982" w:rsidRDefault="00DE3982" w:rsidP="00DE3982">
                      <w:pPr>
                        <w:pStyle w:val="Body"/>
                      </w:pPr>
                    </w:p>
                  </w:txbxContent>
                </v:textbox>
                <w10:wrap anchorx="margin" anchory="page"/>
              </v:shape>
            </w:pict>
          </mc:Fallback>
        </mc:AlternateContent>
      </w:r>
      <w:r w:rsidR="000B7B27" w:rsidRPr="008050C4">
        <w:rPr>
          <w:noProof/>
        </w:rPr>
        <mc:AlternateContent>
          <mc:Choice Requires="wps">
            <w:drawing>
              <wp:anchor distT="0" distB="0" distL="114300" distR="114300" simplePos="0" relativeHeight="252044288" behindDoc="0" locked="0" layoutInCell="1" allowOverlap="1" wp14:anchorId="28EE451E" wp14:editId="57DE5428">
                <wp:simplePos x="0" y="0"/>
                <wp:positionH relativeFrom="margin">
                  <wp:posOffset>16510</wp:posOffset>
                </wp:positionH>
                <wp:positionV relativeFrom="page">
                  <wp:posOffset>7591425</wp:posOffset>
                </wp:positionV>
                <wp:extent cx="6629400" cy="2619375"/>
                <wp:effectExtent l="0" t="0" r="0" b="9525"/>
                <wp:wrapNone/>
                <wp:docPr id="144123830" name="Rectangle 144123830"/>
                <wp:cNvGraphicFramePr/>
                <a:graphic xmlns:a="http://schemas.openxmlformats.org/drawingml/2006/main">
                  <a:graphicData uri="http://schemas.microsoft.com/office/word/2010/wordprocessingShape">
                    <wps:wsp>
                      <wps:cNvSpPr/>
                      <wps:spPr bwMode="auto">
                        <a:xfrm>
                          <a:off x="0" y="0"/>
                          <a:ext cx="6629400" cy="2619375"/>
                        </a:xfrm>
                        <a:prstGeom prst="rect">
                          <a:avLst/>
                        </a:prstGeom>
                        <a:solidFill>
                          <a:schemeClr val="tx2"/>
                        </a:solidFill>
                        <a:ln w="9525" cap="flat" cmpd="sng" algn="ctr">
                          <a:noFill/>
                          <a:prstDash val="solid"/>
                          <a:round/>
                          <a:headEnd type="none" w="med" len="med"/>
                          <a:tailEnd type="none" w="med" len="med"/>
                        </a:ln>
                        <a:effec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F8F2C" id="Rectangle 144123830" o:spid="_x0000_s1026" style="position:absolute;margin-left:1.3pt;margin-top:597.75pt;width:522pt;height:206.25pt;z-index:252044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" fillcolor="#002345 [3215]" stroked="f">
                <v:stroke joinstyle="round"/>
                <w10:wrap anchorx="margin" anchory="page"/>
              </v:rect>
            </w:pict>
          </mc:Fallback>
        </mc:AlternateContent>
      </w:r>
      <w:r w:rsidR="000B7B27" w:rsidRPr="008050C4">
        <w:rPr>
          <w:noProof/>
        </w:rPr>
        <mc:AlternateContent>
          <mc:Choice Requires="wps">
            <w:drawing>
              <wp:anchor distT="0" distB="0" distL="114300" distR="114300" simplePos="0" relativeHeight="252047360" behindDoc="0" locked="0" layoutInCell="1" allowOverlap="1" wp14:anchorId="074F6E95" wp14:editId="0D51FAC3">
                <wp:simplePos x="0" y="0"/>
                <wp:positionH relativeFrom="column">
                  <wp:posOffset>2486025</wp:posOffset>
                </wp:positionH>
                <wp:positionV relativeFrom="page">
                  <wp:posOffset>8229600</wp:posOffset>
                </wp:positionV>
                <wp:extent cx="3962400" cy="1681480"/>
                <wp:effectExtent l="0" t="0" r="0" b="635"/>
                <wp:wrapNone/>
                <wp:docPr id="144123836" name="Text Box 144123836"/>
                <wp:cNvGraphicFramePr/>
                <a:graphic xmlns:a="http://schemas.openxmlformats.org/drawingml/2006/main">
                  <a:graphicData uri="http://schemas.microsoft.com/office/word/2010/wordprocessingShape">
                    <wps:wsp>
                      <wps:cNvSpPr txBox="1"/>
                      <wps:spPr>
                        <a:xfrm>
                          <a:off x="0" y="0"/>
                          <a:ext cx="3962400" cy="1681480"/>
                        </a:xfrm>
                        <a:prstGeom prst="rect">
                          <a:avLst/>
                        </a:prstGeom>
                        <a:noFill/>
                        <a:ln w="6350">
                          <a:noFill/>
                        </a:ln>
                      </wps:spPr>
                      <wps:txbx>
                        <w:txbxContent>
                          <w:p w14:paraId="2DED3522" w14:textId="77777777" w:rsidR="00EB5131" w:rsidRPr="00EB5131" w:rsidRDefault="00EB5131" w:rsidP="00EB5131">
                            <w:pPr>
                              <w:pStyle w:val="SidebarHeading"/>
                              <w:rPr>
                                <w:color w:val="FFFFFF" w:themeColor="background1"/>
                                <w:sz w:val="22"/>
                              </w:rPr>
                            </w:pPr>
                            <w:r w:rsidRPr="00EB5131">
                              <w:rPr>
                                <w:color w:val="FFFFFF" w:themeColor="background1"/>
                                <w:sz w:val="22"/>
                              </w:rPr>
                              <w:t xml:space="preserve">Quibusci acepero iur, con re, sum </w:t>
                            </w:r>
                          </w:p>
                          <w:p w14:paraId="001C1573" w14:textId="77777777" w:rsidR="00EB5131" w:rsidRPr="00EB5131" w:rsidRDefault="00EB5131" w:rsidP="00EB5131">
                            <w:pPr>
                              <w:pStyle w:val="SidebarBody"/>
                              <w:rPr>
                                <w:color w:val="FFFFFF" w:themeColor="background1"/>
                              </w:rPr>
                            </w:pPr>
                            <w:r>
                              <w:rPr>
                                <w:color w:val="FFFFFF" w:themeColor="background1"/>
                              </w:rPr>
                              <w:t>A</w:t>
                            </w:r>
                            <w:r w:rsidRPr="00EB5131">
                              <w:rPr>
                                <w:color w:val="FFFFFF" w:themeColor="background1"/>
                              </w:rPr>
                              <w:t xml:space="preserve">tempor esequi cuptatatur sus aut dolo imus core di in cullationet alibus, eum rem dus aturio quam, acesci assint aut quiant.conseni tatem. Hendiorumet elenimolupta cullicimus sinventur atem rest occusap idesti dolupid eos doluptium illest aut arumquatia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74F6E95" id="Text Box 144123836" o:spid="_x0000_s1053" type="#_x0000_t202" style="position:absolute;margin-left:195.75pt;margin-top:9in;width:312pt;height:132.4pt;z-index:252047360;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" filled="f" stroked="f" strokeweight=".5pt">
                <v:textbox style="mso-fit-shape-to-text:t">
                  <w:txbxContent>
                    <w:p w14:paraId="2DED3522" w14:textId="77777777" w:rsidR="00EB5131" w:rsidRPr="00EB5131" w:rsidRDefault="00EB5131" w:rsidP="00EB5131">
                      <w:pPr>
                        <w:pStyle w:val="SidebarHeading"/>
                        <w:rPr>
                          <w:color w:val="FFFFFF" w:themeColor="background1"/>
                          <w:sz w:val="22"/>
                        </w:rPr>
                      </w:pPr>
                      <w:r w:rsidRPr="00EB5131">
                        <w:rPr>
                          <w:color w:val="FFFFFF" w:themeColor="background1"/>
                          <w:sz w:val="22"/>
                        </w:rPr>
                        <w:t xml:space="preserve">Quibusci acepero iur, con re, sum </w:t>
                      </w:r>
                    </w:p>
                    <w:p w14:paraId="001C1573" w14:textId="77777777" w:rsidR="00EB5131" w:rsidRPr="00EB5131" w:rsidRDefault="00EB5131" w:rsidP="00EB5131">
                      <w:pPr>
                        <w:pStyle w:val="SidebarBody"/>
                        <w:rPr>
                          <w:color w:val="FFFFFF" w:themeColor="background1"/>
                        </w:rPr>
                      </w:pPr>
                      <w:r>
                        <w:rPr>
                          <w:color w:val="FFFFFF" w:themeColor="background1"/>
                        </w:rPr>
                        <w:t>A</w:t>
                      </w:r>
                      <w:r w:rsidRPr="00EB5131">
                        <w:rPr>
                          <w:color w:val="FFFFFF" w:themeColor="background1"/>
                        </w:rPr>
                        <w:t xml:space="preserve">tempor esequi cuptatatur sus aut dolo imus core di in cullationet alibus, eum rem dus aturio quam, acesci assint aut quiant.conseni tatem. Hendiorumet elenimolupta cullicimus sinventur atem rest occusap idesti dolupid eos doluptium illest aut arumquatia </w:t>
                      </w:r>
                    </w:p>
                  </w:txbxContent>
                </v:textbox>
                <w10:wrap anchory="page"/>
              </v:shape>
            </w:pict>
          </mc:Fallback>
        </mc:AlternateContent>
      </w:r>
      <w:r w:rsidR="005E3E0D">
        <w:rPr>
          <w:noProof/>
        </w:rPr>
        <mc:AlternateContent>
          <mc:Choice Requires="wps">
            <w:drawing>
              <wp:anchor distT="0" distB="0" distL="114300" distR="114300" simplePos="0" relativeHeight="252049408" behindDoc="0" locked="0" layoutInCell="1" allowOverlap="1" wp14:anchorId="1D0DB9E6" wp14:editId="32A162BB">
                <wp:simplePos x="0" y="0"/>
                <wp:positionH relativeFrom="margin">
                  <wp:posOffset>0</wp:posOffset>
                </wp:positionH>
                <wp:positionV relativeFrom="page">
                  <wp:posOffset>4657725</wp:posOffset>
                </wp:positionV>
                <wp:extent cx="4286250" cy="209550"/>
                <wp:effectExtent l="0" t="0" r="0" b="0"/>
                <wp:wrapNone/>
                <wp:docPr id="144123837" name="Text Box 144123837"/>
                <wp:cNvGraphicFramePr/>
                <a:graphic xmlns:a="http://schemas.openxmlformats.org/drawingml/2006/main">
                  <a:graphicData uri="http://schemas.microsoft.com/office/word/2010/wordprocessingShape">
                    <wps:wsp>
                      <wps:cNvSpPr txBox="1"/>
                      <wps:spPr>
                        <a:xfrm>
                          <a:off x="0" y="0"/>
                          <a:ext cx="4286250" cy="209550"/>
                        </a:xfrm>
                        <a:prstGeom prst="rect">
                          <a:avLst/>
                        </a:prstGeom>
                        <a:noFill/>
                        <a:ln w="6350">
                          <a:noFill/>
                        </a:ln>
                      </wps:spPr>
                      <wps:txbx>
                        <w:txbxContent>
                          <w:p w14:paraId="6120B4C1" w14:textId="77777777" w:rsidR="005E3E0D" w:rsidRPr="008F19A1" w:rsidRDefault="006E3264" w:rsidP="005E3E0D">
                            <w:pPr>
                              <w:pStyle w:val="Caption"/>
                            </w:pPr>
                            <w:r>
                              <w:t xml:space="preserve">SOURCE: </w:t>
                            </w:r>
                            <w:r w:rsidR="005E3E0D" w:rsidRPr="008F19A1">
                              <w:t xml:space="preserve">vollupt uriorepe pernatis sequi nonsequiae dis dem quid et at la. </w:t>
                            </w:r>
                          </w:p>
                          <w:p w14:paraId="3EC33172" w14:textId="77777777" w:rsidR="005E3E0D" w:rsidRPr="008F19A1" w:rsidRDefault="005E3E0D" w:rsidP="005E3E0D">
                            <w:pPr>
                              <w:pStyle w:val="Caption"/>
                            </w:pPr>
                          </w:p>
                          <w:p w14:paraId="614CBA61" w14:textId="77777777" w:rsidR="005E3E0D" w:rsidRDefault="005E3E0D" w:rsidP="005E3E0D">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0DB9E6" id="Text Box 144123837" o:spid="_x0000_s1054" type="#_x0000_t202" style="position:absolute;margin-left:0;margin-top:366.75pt;width:337.5pt;height:16.5pt;z-index:252049408;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" filled="f" stroked="f" strokeweight=".5pt">
                <v:textbox inset="0,0,0,0">
                  <w:txbxContent>
                    <w:p w14:paraId="6120B4C1" w14:textId="77777777" w:rsidR="005E3E0D" w:rsidRPr="008F19A1" w:rsidRDefault="006E3264" w:rsidP="005E3E0D">
                      <w:pPr>
                        <w:pStyle w:val="Caption"/>
                      </w:pPr>
                      <w:r>
                        <w:t xml:space="preserve">SOURCE: </w:t>
                      </w:r>
                      <w:r w:rsidR="005E3E0D" w:rsidRPr="008F19A1">
                        <w:t xml:space="preserve">vollupt uriorepe pernatis sequi nonsequiae dis dem quid et at la. </w:t>
                      </w:r>
                    </w:p>
                    <w:p w14:paraId="3EC33172" w14:textId="77777777" w:rsidR="005E3E0D" w:rsidRPr="008F19A1" w:rsidRDefault="005E3E0D" w:rsidP="005E3E0D">
                      <w:pPr>
                        <w:pStyle w:val="Caption"/>
                      </w:pPr>
                    </w:p>
                    <w:p w14:paraId="614CBA61" w14:textId="77777777" w:rsidR="005E3E0D" w:rsidRDefault="005E3E0D" w:rsidP="005E3E0D">
                      <w:pPr>
                        <w:pStyle w:val="Caption"/>
                      </w:pPr>
                    </w:p>
                  </w:txbxContent>
                </v:textbox>
                <w10:wrap anchorx="margin" anchory="page"/>
              </v:shape>
            </w:pict>
          </mc:Fallback>
        </mc:AlternateContent>
      </w:r>
      <w:r w:rsidR="00E83B45" w:rsidRPr="008050C4">
        <w:br w:type="page"/>
      </w:r>
    </w:p>
    <w:p w14:paraId="06DEC3A6" w14:textId="77777777" w:rsidR="00E83B45" w:rsidRDefault="00E83B45" w:rsidP="008050C4"/>
    <w:p w14:paraId="2B0462EA" w14:textId="77777777" w:rsidR="00E83B45" w:rsidRPr="008050C4" w:rsidRDefault="000B7B27" w:rsidP="008050C4">
      <w:r>
        <w:rPr>
          <w:noProof/>
        </w:rPr>
        <mc:AlternateContent>
          <mc:Choice Requires="wps">
            <w:drawing>
              <wp:anchor distT="0" distB="0" distL="114300" distR="114300" simplePos="0" relativeHeight="252082176" behindDoc="0" locked="0" layoutInCell="1" allowOverlap="1" wp14:anchorId="74555FEB" wp14:editId="0A4DBF39">
                <wp:simplePos x="0" y="0"/>
                <wp:positionH relativeFrom="column">
                  <wp:posOffset>5749290</wp:posOffset>
                </wp:positionH>
                <wp:positionV relativeFrom="paragraph">
                  <wp:posOffset>7062470</wp:posOffset>
                </wp:positionV>
                <wp:extent cx="274320" cy="0"/>
                <wp:effectExtent l="0" t="19050" r="30480" b="19050"/>
                <wp:wrapNone/>
                <wp:docPr id="82" name="Straight Connector 82"/>
                <wp:cNvGraphicFramePr/>
                <a:graphic xmlns:a="http://schemas.openxmlformats.org/drawingml/2006/main">
                  <a:graphicData uri="http://schemas.microsoft.com/office/word/2010/wordprocessingShape">
                    <wps:wsp>
                      <wps:cNvCnPr/>
                      <wps:spPr bwMode="auto">
                        <a:xfrm>
                          <a:off x="0" y="0"/>
                          <a:ext cx="274320" cy="0"/>
                        </a:xfrm>
                        <a:prstGeom prst="line">
                          <a:avLst/>
                        </a:prstGeom>
                        <a:noFill/>
                        <a:ln w="28575" cap="flat" cmpd="sng" algn="ctr">
                          <a:solidFill>
                            <a:schemeClr val="accent1"/>
                          </a:solidFill>
                          <a:prstDash val="solid"/>
                          <a:round/>
                          <a:headEnd type="none" w="med" len="med"/>
                          <a:tailEnd type="none" w="med" len="med"/>
                        </a:ln>
                        <a:effectLst/>
                      </wps:spPr>
                      <wps:bodyPr/>
                    </wps:wsp>
                  </a:graphicData>
                </a:graphic>
                <wp14:sizeRelH relativeFrom="margin">
                  <wp14:pctWidth>0</wp14:pctWidth>
                </wp14:sizeRelH>
              </wp:anchor>
            </w:drawing>
          </mc:Choice>
          <mc:Fallback>
            <w:pict>
              <v:line w14:anchorId="1F45D76F" id="Straight Connector 82" o:spid="_x0000_s1026" style="position:absolute;z-index:252082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2.7pt,556.1pt" to="474.3pt,556.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" strokecolor="#00ade3 [3204]" strokeweight="2.25pt"/>
            </w:pict>
          </mc:Fallback>
        </mc:AlternateContent>
      </w:r>
      <w:r>
        <w:rPr>
          <w:noProof/>
        </w:rPr>
        <mc:AlternateContent>
          <mc:Choice Requires="wps">
            <w:drawing>
              <wp:anchor distT="0" distB="0" distL="114300" distR="114300" simplePos="0" relativeHeight="252073984" behindDoc="0" locked="0" layoutInCell="1" allowOverlap="1" wp14:anchorId="63ADA321" wp14:editId="17581663">
                <wp:simplePos x="0" y="0"/>
                <wp:positionH relativeFrom="column">
                  <wp:posOffset>5210175</wp:posOffset>
                </wp:positionH>
                <wp:positionV relativeFrom="paragraph">
                  <wp:posOffset>6490335</wp:posOffset>
                </wp:positionV>
                <wp:extent cx="1295400" cy="552450"/>
                <wp:effectExtent l="0" t="0" r="0" b="0"/>
                <wp:wrapNone/>
                <wp:docPr id="76" name="Text Box 76"/>
                <wp:cNvGraphicFramePr/>
                <a:graphic xmlns:a="http://schemas.openxmlformats.org/drawingml/2006/main">
                  <a:graphicData uri="http://schemas.microsoft.com/office/word/2010/wordprocessingShape">
                    <wps:wsp>
                      <wps:cNvSpPr txBox="1"/>
                      <wps:spPr>
                        <a:xfrm>
                          <a:off x="0" y="0"/>
                          <a:ext cx="1295400" cy="552450"/>
                        </a:xfrm>
                        <a:prstGeom prst="rect">
                          <a:avLst/>
                        </a:prstGeom>
                        <a:noFill/>
                        <a:ln w="6350">
                          <a:noFill/>
                        </a:ln>
                      </wps:spPr>
                      <wps:txbx>
                        <w:txbxContent>
                          <w:p w14:paraId="56AF01A4" w14:textId="77777777" w:rsidR="00206F86" w:rsidRDefault="00206F86" w:rsidP="00206F86">
                            <w:pPr>
                              <w:pStyle w:val="SidebarHeading"/>
                              <w:jc w:val="center"/>
                            </w:pPr>
                            <w:r w:rsidRPr="000576DC">
                              <w:t>Et vit recearum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63ADA321" id="Text Box 76" o:spid="_x0000_s1055" type="#_x0000_t202" style="position:absolute;margin-left:410.25pt;margin-top:511.05pt;width:102pt;height:43.5pt;z-index:252073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" filled="f" stroked="f" strokeweight=".5pt">
                <v:textbox inset="0,0,0,0">
                  <w:txbxContent>
                    <w:p w14:paraId="56AF01A4" w14:textId="77777777" w:rsidR="00206F86" w:rsidRDefault="00206F86" w:rsidP="00206F86">
                      <w:pPr>
                        <w:pStyle w:val="SidebarHeading"/>
                        <w:jc w:val="center"/>
                      </w:pPr>
                      <w:r w:rsidRPr="000576DC">
                        <w:t>Et vit recearum</w:t>
                      </w:r>
                    </w:p>
                  </w:txbxContent>
                </v:textbox>
              </v:shape>
            </w:pict>
          </mc:Fallback>
        </mc:AlternateContent>
      </w:r>
      <w:r>
        <w:rPr>
          <w:noProof/>
        </w:rPr>
        <mc:AlternateContent>
          <mc:Choice Requires="wps">
            <w:drawing>
              <wp:anchor distT="0" distB="0" distL="114300" distR="114300" simplePos="0" relativeHeight="252075008" behindDoc="0" locked="0" layoutInCell="1" allowOverlap="1" wp14:anchorId="295F8EEF" wp14:editId="51FB3ECA">
                <wp:simplePos x="0" y="0"/>
                <wp:positionH relativeFrom="column">
                  <wp:posOffset>5181600</wp:posOffset>
                </wp:positionH>
                <wp:positionV relativeFrom="paragraph">
                  <wp:posOffset>7214235</wp:posOffset>
                </wp:positionV>
                <wp:extent cx="1350645" cy="1066800"/>
                <wp:effectExtent l="0" t="0" r="1905" b="0"/>
                <wp:wrapNone/>
                <wp:docPr id="77" name="Text Box 77"/>
                <wp:cNvGraphicFramePr/>
                <a:graphic xmlns:a="http://schemas.openxmlformats.org/drawingml/2006/main">
                  <a:graphicData uri="http://schemas.microsoft.com/office/word/2010/wordprocessingShape">
                    <wps:wsp>
                      <wps:cNvSpPr txBox="1"/>
                      <wps:spPr>
                        <a:xfrm>
                          <a:off x="0" y="0"/>
                          <a:ext cx="1350645" cy="1066800"/>
                        </a:xfrm>
                        <a:prstGeom prst="rect">
                          <a:avLst/>
                        </a:prstGeom>
                        <a:noFill/>
                        <a:ln w="6350">
                          <a:noFill/>
                        </a:ln>
                      </wps:spPr>
                      <wps:txbx>
                        <w:txbxContent>
                          <w:p w14:paraId="0AA31E8B"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F8EEF" id="Text Box 77" o:spid="_x0000_s1056" type="#_x0000_t202" style="position:absolute;margin-left:408pt;margin-top:568.05pt;width:106.35pt;height:84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" filled="f" stroked="f" strokeweight=".5pt">
                <v:textbox inset="0,0,0,0">
                  <w:txbxContent>
                    <w:p w14:paraId="0AA31E8B"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v:textbox>
              </v:shape>
            </w:pict>
          </mc:Fallback>
        </mc:AlternateContent>
      </w:r>
      <w:r>
        <w:rPr>
          <w:noProof/>
        </w:rPr>
        <mc:AlternateContent>
          <mc:Choice Requires="wps">
            <w:drawing>
              <wp:anchor distT="0" distB="0" distL="114300" distR="114300" simplePos="0" relativeHeight="252056576" behindDoc="0" locked="0" layoutInCell="1" allowOverlap="1" wp14:anchorId="2EA4AEAA" wp14:editId="7ECD7D15">
                <wp:simplePos x="0" y="0"/>
                <wp:positionH relativeFrom="margin">
                  <wp:posOffset>5102860</wp:posOffset>
                </wp:positionH>
                <wp:positionV relativeFrom="margin">
                  <wp:posOffset>6696075</wp:posOffset>
                </wp:positionV>
                <wp:extent cx="1533525" cy="2105025"/>
                <wp:effectExtent l="0" t="0" r="9525" b="9525"/>
                <wp:wrapNone/>
                <wp:docPr id="66" name="Text Box 66"/>
                <wp:cNvGraphicFramePr/>
                <a:graphic xmlns:a="http://schemas.openxmlformats.org/drawingml/2006/main">
                  <a:graphicData uri="http://schemas.microsoft.com/office/word/2010/wordprocessingShape">
                    <wps:wsp>
                      <wps:cNvSpPr txBox="1"/>
                      <wps:spPr>
                        <a:xfrm>
                          <a:off x="0" y="0"/>
                          <a:ext cx="1533525" cy="2105025"/>
                        </a:xfrm>
                        <a:prstGeom prst="rect">
                          <a:avLst/>
                        </a:prstGeom>
                        <a:solidFill>
                          <a:schemeClr val="bg2">
                            <a:lumMod val="40000"/>
                            <a:lumOff val="60000"/>
                          </a:schemeClr>
                        </a:solidFill>
                        <a:ln w="6350">
                          <a:noFill/>
                        </a:ln>
                      </wps:spPr>
                      <wps:txbx>
                        <w:txbxContent>
                          <w:p w14:paraId="1A0476BC" w14:textId="77777777" w:rsidR="008050C4" w:rsidRPr="002F48E7" w:rsidRDefault="008050C4" w:rsidP="008050C4">
                            <w:pPr>
                              <w:rPr>
                                <w:color w:val="262626" w:themeColor="text1" w:themeTint="D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4AEAA" id="Text Box 66" o:spid="_x0000_s1057" type="#_x0000_t202" style="position:absolute;margin-left:401.8pt;margin-top:527.25pt;width:120.75pt;height:165.75pt;z-index:252056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" fillcolor="#e5ebee [1310]" stroked="f" strokeweight=".5pt">
                <v:textbox>
                  <w:txbxContent>
                    <w:p w14:paraId="1A0476BC" w14:textId="77777777" w:rsidR="008050C4" w:rsidRPr="002F48E7" w:rsidRDefault="008050C4" w:rsidP="008050C4">
                      <w:pPr>
                        <w:rPr>
                          <w:color w:val="262626" w:themeColor="text1" w:themeTint="D9"/>
                        </w:rPr>
                      </w:pPr>
                    </w:p>
                  </w:txbxContent>
                </v:textbox>
                <w10:wrap anchorx="margin" anchory="margin"/>
              </v:shape>
            </w:pict>
          </mc:Fallback>
        </mc:AlternateContent>
      </w:r>
      <w:r>
        <w:rPr>
          <w:noProof/>
        </w:rPr>
        <mc:AlternateContent>
          <mc:Choice Requires="wps">
            <w:drawing>
              <wp:anchor distT="0" distB="0" distL="114300" distR="114300" simplePos="0" relativeHeight="252062720" behindDoc="0" locked="0" layoutInCell="1" allowOverlap="1" wp14:anchorId="2C4479DA" wp14:editId="5A037756">
                <wp:simplePos x="0" y="0"/>
                <wp:positionH relativeFrom="margin">
                  <wp:posOffset>3495040</wp:posOffset>
                </wp:positionH>
                <wp:positionV relativeFrom="page">
                  <wp:posOffset>6496050</wp:posOffset>
                </wp:positionV>
                <wp:extent cx="3343275" cy="323850"/>
                <wp:effectExtent l="0" t="0" r="9525" b="0"/>
                <wp:wrapNone/>
                <wp:docPr id="69" name="Text Box 69"/>
                <wp:cNvGraphicFramePr/>
                <a:graphic xmlns:a="http://schemas.openxmlformats.org/drawingml/2006/main">
                  <a:graphicData uri="http://schemas.microsoft.com/office/word/2010/wordprocessingShape">
                    <wps:wsp>
                      <wps:cNvSpPr txBox="1"/>
                      <wps:spPr>
                        <a:xfrm>
                          <a:off x="0" y="0"/>
                          <a:ext cx="3343275" cy="323850"/>
                        </a:xfrm>
                        <a:prstGeom prst="rect">
                          <a:avLst/>
                        </a:prstGeom>
                        <a:noFill/>
                        <a:ln w="6350">
                          <a:noFill/>
                        </a:ln>
                      </wps:spPr>
                      <wps:txbx>
                        <w:txbxContent>
                          <w:p w14:paraId="4EAA905B" w14:textId="77777777" w:rsidR="008050C4" w:rsidRPr="008F19A1" w:rsidRDefault="008050C4" w:rsidP="008050C4">
                            <w:pPr>
                              <w:pStyle w:val="Caption"/>
                            </w:pPr>
                            <w:r w:rsidRPr="008F19A1">
                              <w:t xml:space="preserve">vollupt uriorepe pernatis sequi nonsequiae dis dem quid et at la. </w:t>
                            </w:r>
                          </w:p>
                          <w:p w14:paraId="0070E088" w14:textId="77777777" w:rsidR="008050C4" w:rsidRPr="008F19A1" w:rsidRDefault="008050C4" w:rsidP="008050C4">
                            <w:pPr>
                              <w:pStyle w:val="Caption"/>
                            </w:pPr>
                          </w:p>
                          <w:p w14:paraId="05628359" w14:textId="77777777" w:rsidR="008050C4" w:rsidRDefault="008050C4" w:rsidP="008050C4">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479DA" id="Text Box 69" o:spid="_x0000_s1058" type="#_x0000_t202" style="position:absolute;margin-left:275.2pt;margin-top:511.5pt;width:263.25pt;height:25.5pt;z-index:252062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" filled="f" stroked="f" strokeweight=".5pt">
                <v:textbox inset="0,0,0,0">
                  <w:txbxContent>
                    <w:p w14:paraId="4EAA905B" w14:textId="77777777" w:rsidR="008050C4" w:rsidRPr="008F19A1" w:rsidRDefault="008050C4" w:rsidP="008050C4">
                      <w:pPr>
                        <w:pStyle w:val="Caption"/>
                      </w:pPr>
                      <w:r w:rsidRPr="008F19A1">
                        <w:t xml:space="preserve">vollupt uriorepe pernatis sequi nonsequiae dis dem quid et at la. </w:t>
                      </w:r>
                    </w:p>
                    <w:p w14:paraId="0070E088" w14:textId="77777777" w:rsidR="008050C4" w:rsidRPr="008F19A1" w:rsidRDefault="008050C4" w:rsidP="008050C4">
                      <w:pPr>
                        <w:pStyle w:val="Caption"/>
                      </w:pPr>
                    </w:p>
                    <w:p w14:paraId="05628359" w14:textId="77777777" w:rsidR="008050C4" w:rsidRDefault="008050C4" w:rsidP="008050C4">
                      <w:pPr>
                        <w:pStyle w:val="Caption"/>
                      </w:pPr>
                    </w:p>
                  </w:txbxContent>
                </v:textbox>
                <w10:wrap anchorx="margin" anchory="page"/>
              </v:shape>
            </w:pict>
          </mc:Fallback>
        </mc:AlternateContent>
      </w:r>
      <w:r w:rsidRPr="008050C4">
        <w:rPr>
          <w:noProof/>
        </w:rPr>
        <w:drawing>
          <wp:anchor distT="0" distB="0" distL="114300" distR="114300" simplePos="0" relativeHeight="252053504" behindDoc="0" locked="0" layoutInCell="1" allowOverlap="1" wp14:anchorId="52060199" wp14:editId="4B781EE0">
            <wp:simplePos x="0" y="0"/>
            <wp:positionH relativeFrom="margin">
              <wp:posOffset>3476625</wp:posOffset>
            </wp:positionH>
            <wp:positionV relativeFrom="page">
              <wp:posOffset>3095625</wp:posOffset>
            </wp:positionV>
            <wp:extent cx="3159125" cy="3371850"/>
            <wp:effectExtent l="0" t="0" r="3175" b="0"/>
            <wp:wrapNone/>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rotWithShape="1">
                    <a:blip r:embed="rId23"/>
                    <a:srcRect l="28542" t="4257" r="11753" b="1070"/>
                    <a:stretch/>
                  </pic:blipFill>
                  <pic:spPr bwMode="auto">
                    <a:xfrm>
                      <a:off x="0" y="0"/>
                      <a:ext cx="3160709" cy="33735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052480" behindDoc="0" locked="0" layoutInCell="1" allowOverlap="1" wp14:anchorId="5A455E7A" wp14:editId="324645C3">
                <wp:simplePos x="0" y="0"/>
                <wp:positionH relativeFrom="margin">
                  <wp:align>left</wp:align>
                </wp:positionH>
                <wp:positionV relativeFrom="paragraph">
                  <wp:posOffset>2324100</wp:posOffset>
                </wp:positionV>
                <wp:extent cx="3333750" cy="3628262"/>
                <wp:effectExtent l="0" t="0" r="0" b="12700"/>
                <wp:wrapNone/>
                <wp:docPr id="144123839" name="Text Box 144123839"/>
                <wp:cNvGraphicFramePr/>
                <a:graphic xmlns:a="http://schemas.openxmlformats.org/drawingml/2006/main">
                  <a:graphicData uri="http://schemas.microsoft.com/office/word/2010/wordprocessingShape">
                    <wps:wsp>
                      <wps:cNvSpPr txBox="1"/>
                      <wps:spPr>
                        <a:xfrm>
                          <a:off x="0" y="0"/>
                          <a:ext cx="3333750" cy="3628262"/>
                        </a:xfrm>
                        <a:prstGeom prst="rect">
                          <a:avLst/>
                        </a:prstGeom>
                        <a:noFill/>
                        <a:ln w="6350">
                          <a:noFill/>
                        </a:ln>
                      </wps:spPr>
                      <wps:txbx>
                        <w:txbxContent>
                          <w:p w14:paraId="02210CB9" w14:textId="77777777" w:rsidR="005E3E0D" w:rsidRDefault="005E3E0D" w:rsidP="005E3E0D">
                            <w:pPr>
                              <w:pStyle w:val="Body"/>
                            </w:pPr>
                            <w:r>
                              <w:t>Vollorrum rat prescip sapisci enimetur rem net verferi orroreicimi, veliquas est, ut qui volore eatur aut recatis ma cone quatiur abore omnihit ecescil magnihitatur a vero veles aut</w:t>
                            </w:r>
                            <w:r>
                              <w:rPr>
                                <w:spacing w:val="-5"/>
                              </w:rPr>
                              <w:t xml:space="preserve"> </w:t>
                            </w:r>
                            <w:r>
                              <w:t>es</w:t>
                            </w:r>
                            <w:r>
                              <w:rPr>
                                <w:spacing w:val="-5"/>
                              </w:rPr>
                              <w:t xml:space="preserve"> </w:t>
                            </w:r>
                            <w:r>
                              <w:t>dustionsed</w:t>
                            </w:r>
                            <w:r>
                              <w:rPr>
                                <w:spacing w:val="-5"/>
                              </w:rPr>
                              <w:t xml:space="preserve"> </w:t>
                            </w:r>
                            <w:r>
                              <w:t>mo</w:t>
                            </w:r>
                            <w:r>
                              <w:rPr>
                                <w:spacing w:val="-5"/>
                              </w:rPr>
                              <w:t xml:space="preserve"> </w:t>
                            </w:r>
                            <w:r>
                              <w:t>moditatem</w:t>
                            </w:r>
                            <w:r>
                              <w:rPr>
                                <w:spacing w:val="-5"/>
                              </w:rPr>
                              <w:t xml:space="preserve"> </w:t>
                            </w:r>
                            <w:r>
                              <w:t>con</w:t>
                            </w:r>
                            <w:r>
                              <w:rPr>
                                <w:spacing w:val="-5"/>
                              </w:rPr>
                              <w:t xml:space="preserve"> </w:t>
                            </w:r>
                            <w:r>
                              <w:t>con</w:t>
                            </w:r>
                            <w:r>
                              <w:rPr>
                                <w:spacing w:val="-5"/>
                              </w:rPr>
                              <w:t xml:space="preserve"> </w:t>
                            </w:r>
                            <w:r>
                              <w:t>provit</w:t>
                            </w:r>
                            <w:r>
                              <w:rPr>
                                <w:spacing w:val="-5"/>
                              </w:rPr>
                              <w:t xml:space="preserve"> </w:t>
                            </w:r>
                            <w:r>
                              <w:t>ipsapero</w:t>
                            </w:r>
                            <w:r>
                              <w:rPr>
                                <w:spacing w:val="-5"/>
                              </w:rPr>
                              <w:t xml:space="preserve"> </w:t>
                            </w:r>
                            <w:r>
                              <w:t>ma nonempos nimagni ssitatio. Nem nis eariost runtis aut ad es</w:t>
                            </w:r>
                          </w:p>
                          <w:p w14:paraId="48F1C74C" w14:textId="77777777" w:rsidR="005E3E0D" w:rsidRDefault="005E3E0D" w:rsidP="005E3E0D">
                            <w:pPr>
                              <w:pStyle w:val="Body"/>
                            </w:pPr>
                            <w:r>
                              <w:t>inverovit</w:t>
                            </w:r>
                            <w:r>
                              <w:rPr>
                                <w:spacing w:val="-5"/>
                              </w:rPr>
                              <w:t xml:space="preserve"> </w:t>
                            </w:r>
                            <w:r>
                              <w:t>ad</w:t>
                            </w:r>
                            <w:r>
                              <w:rPr>
                                <w:spacing w:val="-5"/>
                              </w:rPr>
                              <w:t xml:space="preserve"> </w:t>
                            </w:r>
                            <w:r>
                              <w:t>ent,</w:t>
                            </w:r>
                            <w:r>
                              <w:rPr>
                                <w:spacing w:val="-5"/>
                              </w:rPr>
                              <w:t xml:space="preserve"> </w:t>
                            </w:r>
                            <w:r>
                              <w:t>ut</w:t>
                            </w:r>
                            <w:r>
                              <w:rPr>
                                <w:spacing w:val="-5"/>
                              </w:rPr>
                              <w:t xml:space="preserve"> </w:t>
                            </w:r>
                            <w:r>
                              <w:t>ad</w:t>
                            </w:r>
                            <w:r>
                              <w:rPr>
                                <w:spacing w:val="-5"/>
                              </w:rPr>
                              <w:t xml:space="preserve"> </w:t>
                            </w:r>
                            <w:r>
                              <w:t>maximinvent,</w:t>
                            </w:r>
                            <w:r>
                              <w:rPr>
                                <w:spacing w:val="-5"/>
                              </w:rPr>
                              <w:t xml:space="preserve"> </w:t>
                            </w:r>
                            <w:r>
                              <w:t>essi</w:t>
                            </w:r>
                            <w:r>
                              <w:rPr>
                                <w:spacing w:val="-5"/>
                              </w:rPr>
                              <w:t xml:space="preserve"> </w:t>
                            </w:r>
                            <w:r>
                              <w:t>doluptatur?</w:t>
                            </w:r>
                            <w:r>
                              <w:rPr>
                                <w:spacing w:val="-5"/>
                              </w:rPr>
                              <w:t xml:space="preserve"> </w:t>
                            </w:r>
                            <w:r>
                              <w:t>Quis</w:t>
                            </w:r>
                            <w:r>
                              <w:rPr>
                                <w:spacing w:val="-5"/>
                              </w:rPr>
                              <w:t xml:space="preserve"> </w:t>
                            </w:r>
                            <w:r>
                              <w:t>as</w:t>
                            </w:r>
                            <w:r>
                              <w:rPr>
                                <w:spacing w:val="-5"/>
                              </w:rPr>
                              <w:t xml:space="preserve"> </w:t>
                            </w:r>
                            <w:r>
                              <w:t>aut accuptas earchici denis illatur? FicipsuPorerum ipiet minvelibea doloria qui cus que maximus ut aturit ut ditionsequo isint eum acepro officab in pre quibus, quaectotam re conseni mpostio estis min cor adias ium si aut aut eost, odi inctaspid modias doluptasi dis et velescilis rerum volores expero mo et qui officil ipsum re eos dolorit, volorep tatestiae sequos sit et volendem quiatem. Ibus non cus, consect iorrovit offic tempore, est, cum sae eveliqu atusaersped que ne sa et maximint volorup tatios escitata que la illabor reptatius</w:t>
                            </w:r>
                            <w:r w:rsidR="002F48E7">
                              <w:t>.</w:t>
                            </w:r>
                          </w:p>
                          <w:p w14:paraId="7E7785A3" w14:textId="77777777" w:rsidR="005E3E0D" w:rsidRDefault="005E3E0D" w:rsidP="005E3E0D">
                            <w:pPr>
                              <w:pStyle w:val="Body"/>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A455E7A" id="Text Box 144123839" o:spid="_x0000_s1059" type="#_x0000_t202" style="position:absolute;margin-left:0;margin-top:183pt;width:262.5pt;height:285.7pt;z-index:252052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" filled="f" stroked="f" strokeweight=".5pt">
                <v:textbox style="mso-fit-shape-to-text:t" inset="0,0,0,0">
                  <w:txbxContent>
                    <w:p w14:paraId="02210CB9" w14:textId="77777777" w:rsidR="005E3E0D" w:rsidRDefault="005E3E0D" w:rsidP="005E3E0D">
                      <w:pPr>
                        <w:pStyle w:val="Body"/>
                      </w:pPr>
                      <w:r>
                        <w:t>Vollorrum rat prescip sapisci enimetur rem net verferi orroreicimi, veliquas est, ut qui volore eatur aut recatis ma cone quatiur abore omnihit ecescil magnihitatur a vero veles aut</w:t>
                      </w:r>
                      <w:r>
                        <w:rPr>
                          <w:spacing w:val="-5"/>
                        </w:rPr>
                        <w:t xml:space="preserve"> </w:t>
                      </w:r>
                      <w:r>
                        <w:t>es</w:t>
                      </w:r>
                      <w:r>
                        <w:rPr>
                          <w:spacing w:val="-5"/>
                        </w:rPr>
                        <w:t xml:space="preserve"> </w:t>
                      </w:r>
                      <w:r>
                        <w:t>dustionsed</w:t>
                      </w:r>
                      <w:r>
                        <w:rPr>
                          <w:spacing w:val="-5"/>
                        </w:rPr>
                        <w:t xml:space="preserve"> </w:t>
                      </w:r>
                      <w:r>
                        <w:t>mo</w:t>
                      </w:r>
                      <w:r>
                        <w:rPr>
                          <w:spacing w:val="-5"/>
                        </w:rPr>
                        <w:t xml:space="preserve"> </w:t>
                      </w:r>
                      <w:r>
                        <w:t>moditatem</w:t>
                      </w:r>
                      <w:r>
                        <w:rPr>
                          <w:spacing w:val="-5"/>
                        </w:rPr>
                        <w:t xml:space="preserve"> </w:t>
                      </w:r>
                      <w:r>
                        <w:t>con</w:t>
                      </w:r>
                      <w:r>
                        <w:rPr>
                          <w:spacing w:val="-5"/>
                        </w:rPr>
                        <w:t xml:space="preserve"> </w:t>
                      </w:r>
                      <w:r>
                        <w:t>con</w:t>
                      </w:r>
                      <w:r>
                        <w:rPr>
                          <w:spacing w:val="-5"/>
                        </w:rPr>
                        <w:t xml:space="preserve"> </w:t>
                      </w:r>
                      <w:r>
                        <w:t>provit</w:t>
                      </w:r>
                      <w:r>
                        <w:rPr>
                          <w:spacing w:val="-5"/>
                        </w:rPr>
                        <w:t xml:space="preserve"> </w:t>
                      </w:r>
                      <w:r>
                        <w:t>ipsapero</w:t>
                      </w:r>
                      <w:r>
                        <w:rPr>
                          <w:spacing w:val="-5"/>
                        </w:rPr>
                        <w:t xml:space="preserve"> </w:t>
                      </w:r>
                      <w:r>
                        <w:t>ma nonempos nimagni ssitatio. Nem nis eariost runtis aut ad es</w:t>
                      </w:r>
                    </w:p>
                    <w:p w14:paraId="48F1C74C" w14:textId="77777777" w:rsidR="005E3E0D" w:rsidRDefault="005E3E0D" w:rsidP="005E3E0D">
                      <w:pPr>
                        <w:pStyle w:val="Body"/>
                      </w:pPr>
                      <w:r>
                        <w:t>inverovit</w:t>
                      </w:r>
                      <w:r>
                        <w:rPr>
                          <w:spacing w:val="-5"/>
                        </w:rPr>
                        <w:t xml:space="preserve"> </w:t>
                      </w:r>
                      <w:r>
                        <w:t>ad</w:t>
                      </w:r>
                      <w:r>
                        <w:rPr>
                          <w:spacing w:val="-5"/>
                        </w:rPr>
                        <w:t xml:space="preserve"> </w:t>
                      </w:r>
                      <w:r>
                        <w:t>ent,</w:t>
                      </w:r>
                      <w:r>
                        <w:rPr>
                          <w:spacing w:val="-5"/>
                        </w:rPr>
                        <w:t xml:space="preserve"> </w:t>
                      </w:r>
                      <w:r>
                        <w:t>ut</w:t>
                      </w:r>
                      <w:r>
                        <w:rPr>
                          <w:spacing w:val="-5"/>
                        </w:rPr>
                        <w:t xml:space="preserve"> </w:t>
                      </w:r>
                      <w:r>
                        <w:t>ad</w:t>
                      </w:r>
                      <w:r>
                        <w:rPr>
                          <w:spacing w:val="-5"/>
                        </w:rPr>
                        <w:t xml:space="preserve"> </w:t>
                      </w:r>
                      <w:r>
                        <w:t>maximinvent,</w:t>
                      </w:r>
                      <w:r>
                        <w:rPr>
                          <w:spacing w:val="-5"/>
                        </w:rPr>
                        <w:t xml:space="preserve"> </w:t>
                      </w:r>
                      <w:r>
                        <w:t>essi</w:t>
                      </w:r>
                      <w:r>
                        <w:rPr>
                          <w:spacing w:val="-5"/>
                        </w:rPr>
                        <w:t xml:space="preserve"> </w:t>
                      </w:r>
                      <w:r>
                        <w:t>doluptatur?</w:t>
                      </w:r>
                      <w:r>
                        <w:rPr>
                          <w:spacing w:val="-5"/>
                        </w:rPr>
                        <w:t xml:space="preserve"> </w:t>
                      </w:r>
                      <w:r>
                        <w:t>Quis</w:t>
                      </w:r>
                      <w:r>
                        <w:rPr>
                          <w:spacing w:val="-5"/>
                        </w:rPr>
                        <w:t xml:space="preserve"> </w:t>
                      </w:r>
                      <w:r>
                        <w:t>as</w:t>
                      </w:r>
                      <w:r>
                        <w:rPr>
                          <w:spacing w:val="-5"/>
                        </w:rPr>
                        <w:t xml:space="preserve"> </w:t>
                      </w:r>
                      <w:r>
                        <w:t>aut accuptas earchici denis illatur? FicipsuPorerum ipiet minvelibea doloria qui cus que maximus ut aturit ut ditionsequo isint eum acepro officab in pre quibus, quaectotam re conseni mpostio estis min cor adias ium si aut aut eost, odi inctaspid modias doluptasi dis et velescilis rerum volores expero mo et qui officil ipsum re eos dolorit, volorep tatestiae sequos sit et volendem quiatem. Ibus non cus, consect iorrovit offic tempore, est, cum sae eveliqu atusaersped que ne sa et maximint volorup tatios escitata que la illabor reptatius</w:t>
                      </w:r>
                      <w:r w:rsidR="002F48E7">
                        <w:t>.</w:t>
                      </w:r>
                    </w:p>
                    <w:p w14:paraId="7E7785A3" w14:textId="77777777" w:rsidR="005E3E0D" w:rsidRDefault="005E3E0D" w:rsidP="005E3E0D">
                      <w:pPr>
                        <w:pStyle w:val="Body"/>
                      </w:pPr>
                    </w:p>
                  </w:txbxContent>
                </v:textbox>
                <w10:wrap anchorx="margin"/>
              </v:shape>
            </w:pict>
          </mc:Fallback>
        </mc:AlternateContent>
      </w:r>
      <w:r w:rsidR="00CA530D">
        <w:rPr>
          <w:noProof/>
        </w:rPr>
        <mc:AlternateContent>
          <mc:Choice Requires="wps">
            <w:drawing>
              <wp:anchor distT="0" distB="0" distL="114300" distR="114300" simplePos="0" relativeHeight="252071936" behindDoc="0" locked="0" layoutInCell="1" allowOverlap="1" wp14:anchorId="4CEF22B4" wp14:editId="0D133D91">
                <wp:simplePos x="0" y="0"/>
                <wp:positionH relativeFrom="column">
                  <wp:posOffset>3489325</wp:posOffset>
                </wp:positionH>
                <wp:positionV relativeFrom="paragraph">
                  <wp:posOffset>7214235</wp:posOffset>
                </wp:positionV>
                <wp:extent cx="1350741" cy="1066800"/>
                <wp:effectExtent l="0" t="0" r="1905" b="0"/>
                <wp:wrapNone/>
                <wp:docPr id="75" name="Text Box 75"/>
                <wp:cNvGraphicFramePr/>
                <a:graphic xmlns:a="http://schemas.openxmlformats.org/drawingml/2006/main">
                  <a:graphicData uri="http://schemas.microsoft.com/office/word/2010/wordprocessingShape">
                    <wps:wsp>
                      <wps:cNvSpPr txBox="1"/>
                      <wps:spPr>
                        <a:xfrm>
                          <a:off x="0" y="0"/>
                          <a:ext cx="1350741" cy="1066800"/>
                        </a:xfrm>
                        <a:prstGeom prst="rect">
                          <a:avLst/>
                        </a:prstGeom>
                        <a:noFill/>
                        <a:ln w="6350">
                          <a:noFill/>
                        </a:ln>
                      </wps:spPr>
                      <wps:txbx>
                        <w:txbxContent>
                          <w:p w14:paraId="4A591BB4"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F22B4" id="Text Box 75" o:spid="_x0000_s1060" type="#_x0000_t202" style="position:absolute;margin-left:274.75pt;margin-top:568.05pt;width:106.35pt;height:84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" filled="f" stroked="f" strokeweight=".5pt">
                <v:textbox inset="0,0,0,0">
                  <w:txbxContent>
                    <w:p w14:paraId="4A591BB4"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v:textbox>
              </v:shape>
            </w:pict>
          </mc:Fallback>
        </mc:AlternateContent>
      </w:r>
      <w:r w:rsidR="00CA530D">
        <w:rPr>
          <w:noProof/>
        </w:rPr>
        <mc:AlternateContent>
          <mc:Choice Requires="wps">
            <w:drawing>
              <wp:anchor distT="0" distB="0" distL="114300" distR="114300" simplePos="0" relativeHeight="252068864" behindDoc="0" locked="0" layoutInCell="1" allowOverlap="1" wp14:anchorId="362DA5EA" wp14:editId="1042CB5E">
                <wp:simplePos x="0" y="0"/>
                <wp:positionH relativeFrom="column">
                  <wp:posOffset>1797050</wp:posOffset>
                </wp:positionH>
                <wp:positionV relativeFrom="paragraph">
                  <wp:posOffset>7214235</wp:posOffset>
                </wp:positionV>
                <wp:extent cx="1350741" cy="1066800"/>
                <wp:effectExtent l="0" t="0" r="1905" b="0"/>
                <wp:wrapNone/>
                <wp:docPr id="73" name="Text Box 73"/>
                <wp:cNvGraphicFramePr/>
                <a:graphic xmlns:a="http://schemas.openxmlformats.org/drawingml/2006/main">
                  <a:graphicData uri="http://schemas.microsoft.com/office/word/2010/wordprocessingShape">
                    <wps:wsp>
                      <wps:cNvSpPr txBox="1"/>
                      <wps:spPr>
                        <a:xfrm>
                          <a:off x="0" y="0"/>
                          <a:ext cx="1350741" cy="1066800"/>
                        </a:xfrm>
                        <a:prstGeom prst="rect">
                          <a:avLst/>
                        </a:prstGeom>
                        <a:noFill/>
                        <a:ln w="6350">
                          <a:noFill/>
                        </a:ln>
                      </wps:spPr>
                      <wps:txbx>
                        <w:txbxContent>
                          <w:p w14:paraId="3045DD49"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DA5EA" id="Text Box 73" o:spid="_x0000_s1061" type="#_x0000_t202" style="position:absolute;margin-left:141.5pt;margin-top:568.05pt;width:106.35pt;height:84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" filled="f" stroked="f" strokeweight=".5pt">
                <v:textbox inset="0,0,0,0">
                  <w:txbxContent>
                    <w:p w14:paraId="3045DD49"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v:textbox>
              </v:shape>
            </w:pict>
          </mc:Fallback>
        </mc:AlternateContent>
      </w:r>
      <w:r w:rsidR="00CA530D">
        <w:rPr>
          <w:noProof/>
        </w:rPr>
        <mc:AlternateContent>
          <mc:Choice Requires="wps">
            <w:drawing>
              <wp:anchor distT="0" distB="0" distL="114300" distR="114300" simplePos="0" relativeHeight="252065792" behindDoc="0" locked="0" layoutInCell="1" allowOverlap="1" wp14:anchorId="6D8081F4" wp14:editId="76065F4E">
                <wp:simplePos x="0" y="0"/>
                <wp:positionH relativeFrom="column">
                  <wp:posOffset>104775</wp:posOffset>
                </wp:positionH>
                <wp:positionV relativeFrom="paragraph">
                  <wp:posOffset>7214235</wp:posOffset>
                </wp:positionV>
                <wp:extent cx="1350741" cy="1066800"/>
                <wp:effectExtent l="0" t="0" r="1905" b="0"/>
                <wp:wrapNone/>
                <wp:docPr id="71" name="Text Box 71"/>
                <wp:cNvGraphicFramePr/>
                <a:graphic xmlns:a="http://schemas.openxmlformats.org/drawingml/2006/main">
                  <a:graphicData uri="http://schemas.microsoft.com/office/word/2010/wordprocessingShape">
                    <wps:wsp>
                      <wps:cNvSpPr txBox="1"/>
                      <wps:spPr>
                        <a:xfrm>
                          <a:off x="0" y="0"/>
                          <a:ext cx="1350741" cy="1066800"/>
                        </a:xfrm>
                        <a:prstGeom prst="rect">
                          <a:avLst/>
                        </a:prstGeom>
                        <a:noFill/>
                        <a:ln w="6350">
                          <a:noFill/>
                        </a:ln>
                      </wps:spPr>
                      <wps:txbx>
                        <w:txbxContent>
                          <w:p w14:paraId="59A197E0"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081F4" id="Text Box 71" o:spid="_x0000_s1062" type="#_x0000_t202" style="position:absolute;margin-left:8.25pt;margin-top:568.05pt;width:106.35pt;height:84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" filled="f" stroked="f" strokeweight=".5pt">
                <v:textbox inset="0,0,0,0">
                  <w:txbxContent>
                    <w:p w14:paraId="59A197E0" w14:textId="77777777" w:rsidR="00206F86" w:rsidRPr="00206F86" w:rsidRDefault="00206F86" w:rsidP="00206F86">
                      <w:pPr>
                        <w:pStyle w:val="InfographicDetail"/>
                        <w:jc w:val="center"/>
                        <w:rPr>
                          <w:sz w:val="16"/>
                          <w:szCs w:val="16"/>
                        </w:rPr>
                      </w:pPr>
                      <w:r w:rsidRPr="00206F86">
                        <w:rPr>
                          <w:sz w:val="16"/>
                          <w:szCs w:val="16"/>
                        </w:rPr>
                        <w:t>officab in pre quibus, quaectotam re conseni mpostio estis min cor adias ium si aut aut eost, odi inctaspid modias doluptasi dis et velescilis</w:t>
                      </w:r>
                    </w:p>
                  </w:txbxContent>
                </v:textbox>
              </v:shape>
            </w:pict>
          </mc:Fallback>
        </mc:AlternateContent>
      </w:r>
      <w:r w:rsidR="00CA530D">
        <w:rPr>
          <w:noProof/>
        </w:rPr>
        <mc:AlternateContent>
          <mc:Choice Requires="wps">
            <w:drawing>
              <wp:anchor distT="0" distB="0" distL="114300" distR="114300" simplePos="0" relativeHeight="252063744" behindDoc="0" locked="0" layoutInCell="1" allowOverlap="1" wp14:anchorId="6D83224D" wp14:editId="5AC7E4A0">
                <wp:simplePos x="0" y="0"/>
                <wp:positionH relativeFrom="column">
                  <wp:posOffset>133350</wp:posOffset>
                </wp:positionH>
                <wp:positionV relativeFrom="paragraph">
                  <wp:posOffset>6490335</wp:posOffset>
                </wp:positionV>
                <wp:extent cx="1295596" cy="55245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1295596" cy="552450"/>
                        </a:xfrm>
                        <a:prstGeom prst="rect">
                          <a:avLst/>
                        </a:prstGeom>
                        <a:noFill/>
                        <a:ln w="6350">
                          <a:noFill/>
                        </a:ln>
                      </wps:spPr>
                      <wps:txbx>
                        <w:txbxContent>
                          <w:p w14:paraId="3711536B" w14:textId="77777777" w:rsidR="008050C4" w:rsidRDefault="008050C4" w:rsidP="008050C4">
                            <w:pPr>
                              <w:pStyle w:val="SidebarHeading"/>
                              <w:jc w:val="center"/>
                            </w:pPr>
                            <w:r w:rsidRPr="000576DC">
                              <w:t>Et vit recearum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6D83224D" id="Text Box 70" o:spid="_x0000_s1063" type="#_x0000_t202" style="position:absolute;margin-left:10.5pt;margin-top:511.05pt;width:102pt;height:43.5pt;z-index:252063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" filled="f" stroked="f" strokeweight=".5pt">
                <v:textbox inset="0,0,0,0">
                  <w:txbxContent>
                    <w:p w14:paraId="3711536B" w14:textId="77777777" w:rsidR="008050C4" w:rsidRDefault="008050C4" w:rsidP="008050C4">
                      <w:pPr>
                        <w:pStyle w:val="SidebarHeading"/>
                        <w:jc w:val="center"/>
                      </w:pPr>
                      <w:r w:rsidRPr="000576DC">
                        <w:t>Et vit recearum</w:t>
                      </w:r>
                    </w:p>
                  </w:txbxContent>
                </v:textbox>
              </v:shape>
            </w:pict>
          </mc:Fallback>
        </mc:AlternateContent>
      </w:r>
      <w:r w:rsidR="00CA530D">
        <w:rPr>
          <w:noProof/>
        </w:rPr>
        <mc:AlternateContent>
          <mc:Choice Requires="wps">
            <w:drawing>
              <wp:anchor distT="0" distB="0" distL="114300" distR="114300" simplePos="0" relativeHeight="252067840" behindDoc="0" locked="0" layoutInCell="1" allowOverlap="1" wp14:anchorId="419AA352" wp14:editId="6478486B">
                <wp:simplePos x="0" y="0"/>
                <wp:positionH relativeFrom="column">
                  <wp:posOffset>1825625</wp:posOffset>
                </wp:positionH>
                <wp:positionV relativeFrom="paragraph">
                  <wp:posOffset>6490335</wp:posOffset>
                </wp:positionV>
                <wp:extent cx="1295596" cy="55245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1295596" cy="552450"/>
                        </a:xfrm>
                        <a:prstGeom prst="rect">
                          <a:avLst/>
                        </a:prstGeom>
                        <a:noFill/>
                        <a:ln w="6350">
                          <a:noFill/>
                        </a:ln>
                      </wps:spPr>
                      <wps:txbx>
                        <w:txbxContent>
                          <w:p w14:paraId="32E81338" w14:textId="77777777" w:rsidR="00206F86" w:rsidRDefault="00206F86" w:rsidP="00206F86">
                            <w:pPr>
                              <w:pStyle w:val="SidebarHeading"/>
                              <w:jc w:val="center"/>
                            </w:pPr>
                            <w:r w:rsidRPr="000576DC">
                              <w:t>Et vit recearum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419AA352" id="Text Box 72" o:spid="_x0000_s1064" type="#_x0000_t202" style="position:absolute;margin-left:143.75pt;margin-top:511.05pt;width:102pt;height:43.5pt;z-index:25206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" filled="f" stroked="f" strokeweight=".5pt">
                <v:textbox inset="0,0,0,0">
                  <w:txbxContent>
                    <w:p w14:paraId="32E81338" w14:textId="77777777" w:rsidR="00206F86" w:rsidRDefault="00206F86" w:rsidP="00206F86">
                      <w:pPr>
                        <w:pStyle w:val="SidebarHeading"/>
                        <w:jc w:val="center"/>
                      </w:pPr>
                      <w:r w:rsidRPr="000576DC">
                        <w:t>Et vit recearum</w:t>
                      </w:r>
                    </w:p>
                  </w:txbxContent>
                </v:textbox>
              </v:shape>
            </w:pict>
          </mc:Fallback>
        </mc:AlternateContent>
      </w:r>
      <w:r w:rsidR="00CA530D">
        <w:rPr>
          <w:noProof/>
        </w:rPr>
        <mc:AlternateContent>
          <mc:Choice Requires="wps">
            <w:drawing>
              <wp:anchor distT="0" distB="0" distL="114300" distR="114300" simplePos="0" relativeHeight="252070912" behindDoc="0" locked="0" layoutInCell="1" allowOverlap="1" wp14:anchorId="757F2395" wp14:editId="29850EDB">
                <wp:simplePos x="0" y="0"/>
                <wp:positionH relativeFrom="column">
                  <wp:posOffset>3517900</wp:posOffset>
                </wp:positionH>
                <wp:positionV relativeFrom="paragraph">
                  <wp:posOffset>6490335</wp:posOffset>
                </wp:positionV>
                <wp:extent cx="1295596" cy="55245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295596" cy="552450"/>
                        </a:xfrm>
                        <a:prstGeom prst="rect">
                          <a:avLst/>
                        </a:prstGeom>
                        <a:noFill/>
                        <a:ln w="6350">
                          <a:noFill/>
                        </a:ln>
                      </wps:spPr>
                      <wps:txbx>
                        <w:txbxContent>
                          <w:p w14:paraId="1476CB2A" w14:textId="77777777" w:rsidR="00206F86" w:rsidRDefault="00206F86" w:rsidP="00206F86">
                            <w:pPr>
                              <w:pStyle w:val="SidebarHeading"/>
                              <w:jc w:val="center"/>
                            </w:pPr>
                            <w:r w:rsidRPr="000576DC">
                              <w:t>Et vit recearum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757F2395" id="Text Box 74" o:spid="_x0000_s1065" type="#_x0000_t202" style="position:absolute;margin-left:277pt;margin-top:511.05pt;width:102pt;height:43.5pt;z-index:252070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" filled="f" stroked="f" strokeweight=".5pt">
                <v:textbox inset="0,0,0,0">
                  <w:txbxContent>
                    <w:p w14:paraId="1476CB2A" w14:textId="77777777" w:rsidR="00206F86" w:rsidRDefault="00206F86" w:rsidP="00206F86">
                      <w:pPr>
                        <w:pStyle w:val="SidebarHeading"/>
                        <w:jc w:val="center"/>
                      </w:pPr>
                      <w:r w:rsidRPr="000576DC">
                        <w:t>Et vit recearum</w:t>
                      </w:r>
                    </w:p>
                  </w:txbxContent>
                </v:textbox>
              </v:shape>
            </w:pict>
          </mc:Fallback>
        </mc:AlternateContent>
      </w:r>
      <w:r w:rsidR="00CA530D">
        <w:rPr>
          <w:noProof/>
        </w:rPr>
        <mc:AlternateContent>
          <mc:Choice Requires="wps">
            <w:drawing>
              <wp:anchor distT="0" distB="0" distL="114300" distR="114300" simplePos="0" relativeHeight="252080128" behindDoc="0" locked="0" layoutInCell="1" allowOverlap="1" wp14:anchorId="7097A778" wp14:editId="0500A47A">
                <wp:simplePos x="0" y="0"/>
                <wp:positionH relativeFrom="column">
                  <wp:posOffset>4057015</wp:posOffset>
                </wp:positionH>
                <wp:positionV relativeFrom="paragraph">
                  <wp:posOffset>7061835</wp:posOffset>
                </wp:positionV>
                <wp:extent cx="274320" cy="0"/>
                <wp:effectExtent l="0" t="19050" r="30480" b="19050"/>
                <wp:wrapNone/>
                <wp:docPr id="81" name="Straight Connector 81"/>
                <wp:cNvGraphicFramePr/>
                <a:graphic xmlns:a="http://schemas.openxmlformats.org/drawingml/2006/main">
                  <a:graphicData uri="http://schemas.microsoft.com/office/word/2010/wordprocessingShape">
                    <wps:wsp>
                      <wps:cNvCnPr/>
                      <wps:spPr bwMode="auto">
                        <a:xfrm>
                          <a:off x="0" y="0"/>
                          <a:ext cx="274320" cy="0"/>
                        </a:xfrm>
                        <a:prstGeom prst="line">
                          <a:avLst/>
                        </a:prstGeom>
                        <a:noFill/>
                        <a:ln w="28575" cap="flat" cmpd="sng" algn="ctr">
                          <a:solidFill>
                            <a:schemeClr val="accent1"/>
                          </a:solidFill>
                          <a:prstDash val="solid"/>
                          <a:round/>
                          <a:headEnd type="none" w="med" len="med"/>
                          <a:tailEnd type="none" w="med" len="med"/>
                        </a:ln>
                        <a:effectLst/>
                      </wps:spPr>
                      <wps:bodyPr/>
                    </wps:wsp>
                  </a:graphicData>
                </a:graphic>
                <wp14:sizeRelH relativeFrom="margin">
                  <wp14:pctWidth>0</wp14:pctWidth>
                </wp14:sizeRelH>
              </wp:anchor>
            </w:drawing>
          </mc:Choice>
          <mc:Fallback>
            <w:pict>
              <v:line w14:anchorId="1E263C97" id="Straight Connector 81" o:spid="_x0000_s1026" style="position:absolute;z-index:252080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9.45pt,556.05pt" to="341.05pt,556.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" strokecolor="#00ade3 [3204]" strokeweight="2.25pt"/>
            </w:pict>
          </mc:Fallback>
        </mc:AlternateContent>
      </w:r>
      <w:r w:rsidR="00CA530D">
        <w:rPr>
          <w:noProof/>
        </w:rPr>
        <mc:AlternateContent>
          <mc:Choice Requires="wps">
            <w:drawing>
              <wp:anchor distT="0" distB="0" distL="114300" distR="114300" simplePos="0" relativeHeight="252078080" behindDoc="0" locked="0" layoutInCell="1" allowOverlap="1" wp14:anchorId="04B295CB" wp14:editId="52294C6F">
                <wp:simplePos x="0" y="0"/>
                <wp:positionH relativeFrom="column">
                  <wp:posOffset>2364740</wp:posOffset>
                </wp:positionH>
                <wp:positionV relativeFrom="paragraph">
                  <wp:posOffset>7061835</wp:posOffset>
                </wp:positionV>
                <wp:extent cx="274320" cy="0"/>
                <wp:effectExtent l="0" t="19050" r="30480" b="19050"/>
                <wp:wrapNone/>
                <wp:docPr id="80" name="Straight Connector 80"/>
                <wp:cNvGraphicFramePr/>
                <a:graphic xmlns:a="http://schemas.openxmlformats.org/drawingml/2006/main">
                  <a:graphicData uri="http://schemas.microsoft.com/office/word/2010/wordprocessingShape">
                    <wps:wsp>
                      <wps:cNvCnPr/>
                      <wps:spPr bwMode="auto">
                        <a:xfrm>
                          <a:off x="0" y="0"/>
                          <a:ext cx="274320" cy="0"/>
                        </a:xfrm>
                        <a:prstGeom prst="line">
                          <a:avLst/>
                        </a:prstGeom>
                        <a:noFill/>
                        <a:ln w="28575" cap="flat" cmpd="sng" algn="ctr">
                          <a:solidFill>
                            <a:schemeClr val="accent1"/>
                          </a:solidFill>
                          <a:prstDash val="solid"/>
                          <a:round/>
                          <a:headEnd type="none" w="med" len="med"/>
                          <a:tailEnd type="none" w="med" len="med"/>
                        </a:ln>
                        <a:effectLst/>
                      </wps:spPr>
                      <wps:bodyPr/>
                    </wps:wsp>
                  </a:graphicData>
                </a:graphic>
                <wp14:sizeRelH relativeFrom="margin">
                  <wp14:pctWidth>0</wp14:pctWidth>
                </wp14:sizeRelH>
              </wp:anchor>
            </w:drawing>
          </mc:Choice>
          <mc:Fallback>
            <w:pict>
              <v:line w14:anchorId="69EA25F2" id="Straight Connector 80" o:spid="_x0000_s1026" style="position:absolute;z-index:25207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6.2pt,556.05pt" to="207.8pt,556.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" strokecolor="#00ade3 [3204]" strokeweight="2.25pt"/>
            </w:pict>
          </mc:Fallback>
        </mc:AlternateContent>
      </w:r>
      <w:r w:rsidR="00F0286C">
        <w:rPr>
          <w:noProof/>
        </w:rPr>
        <mc:AlternateContent>
          <mc:Choice Requires="wps">
            <w:drawing>
              <wp:anchor distT="0" distB="0" distL="114300" distR="114300" simplePos="0" relativeHeight="252076032" behindDoc="0" locked="0" layoutInCell="1" allowOverlap="1" wp14:anchorId="1566274D" wp14:editId="0AFE7ACF">
                <wp:simplePos x="0" y="0"/>
                <wp:positionH relativeFrom="column">
                  <wp:posOffset>672465</wp:posOffset>
                </wp:positionH>
                <wp:positionV relativeFrom="paragraph">
                  <wp:posOffset>7066915</wp:posOffset>
                </wp:positionV>
                <wp:extent cx="274320" cy="0"/>
                <wp:effectExtent l="0" t="19050" r="30480" b="19050"/>
                <wp:wrapNone/>
                <wp:docPr id="79" name="Straight Connector 79"/>
                <wp:cNvGraphicFramePr/>
                <a:graphic xmlns:a="http://schemas.openxmlformats.org/drawingml/2006/main">
                  <a:graphicData uri="http://schemas.microsoft.com/office/word/2010/wordprocessingShape">
                    <wps:wsp>
                      <wps:cNvCnPr/>
                      <wps:spPr bwMode="auto">
                        <a:xfrm>
                          <a:off x="0" y="0"/>
                          <a:ext cx="274320" cy="0"/>
                        </a:xfrm>
                        <a:prstGeom prst="line">
                          <a:avLst/>
                        </a:prstGeom>
                        <a:noFill/>
                        <a:ln w="28575" cap="flat" cmpd="sng" algn="ctr">
                          <a:solidFill>
                            <a:schemeClr val="accent1"/>
                          </a:solidFill>
                          <a:prstDash val="solid"/>
                          <a:round/>
                          <a:headEnd type="none" w="med" len="med"/>
                          <a:tailEnd type="none" w="med" len="med"/>
                        </a:ln>
                        <a:effectLst/>
                      </wps:spPr>
                      <wps:bodyPr/>
                    </wps:wsp>
                  </a:graphicData>
                </a:graphic>
                <wp14:sizeRelH relativeFrom="margin">
                  <wp14:pctWidth>0</wp14:pctWidth>
                </wp14:sizeRelH>
              </wp:anchor>
            </w:drawing>
          </mc:Choice>
          <mc:Fallback>
            <w:pict>
              <v:line w14:anchorId="0561E59C" id="Straight Connector 79" o:spid="_x0000_s1026" style="position:absolute;z-index:25207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95pt,556.45pt" to="74.55pt,556.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" strokecolor="#00ade3 [3204]" strokeweight="2.25pt"/>
            </w:pict>
          </mc:Fallback>
        </mc:AlternateContent>
      </w:r>
      <w:r w:rsidR="008050C4">
        <w:rPr>
          <w:noProof/>
        </w:rPr>
        <mc:AlternateContent>
          <mc:Choice Requires="wps">
            <w:drawing>
              <wp:anchor distT="0" distB="0" distL="114300" distR="114300" simplePos="0" relativeHeight="252060672" behindDoc="0" locked="0" layoutInCell="1" allowOverlap="1" wp14:anchorId="5FBA15C3" wp14:editId="00E1CD62">
                <wp:simplePos x="0" y="0"/>
                <wp:positionH relativeFrom="margin">
                  <wp:posOffset>3365500</wp:posOffset>
                </wp:positionH>
                <wp:positionV relativeFrom="margin">
                  <wp:posOffset>6696075</wp:posOffset>
                </wp:positionV>
                <wp:extent cx="1600200" cy="2105025"/>
                <wp:effectExtent l="0" t="0" r="0" b="9525"/>
                <wp:wrapNone/>
                <wp:docPr id="68" name="Text Box 68"/>
                <wp:cNvGraphicFramePr/>
                <a:graphic xmlns:a="http://schemas.openxmlformats.org/drawingml/2006/main">
                  <a:graphicData uri="http://schemas.microsoft.com/office/word/2010/wordprocessingShape">
                    <wps:wsp>
                      <wps:cNvSpPr txBox="1"/>
                      <wps:spPr>
                        <a:xfrm>
                          <a:off x="0" y="0"/>
                          <a:ext cx="1600200" cy="2105025"/>
                        </a:xfrm>
                        <a:prstGeom prst="rect">
                          <a:avLst/>
                        </a:prstGeom>
                        <a:solidFill>
                          <a:schemeClr val="bg2">
                            <a:lumMod val="40000"/>
                            <a:lumOff val="60000"/>
                          </a:schemeClr>
                        </a:solidFill>
                        <a:ln w="6350">
                          <a:noFill/>
                        </a:ln>
                      </wps:spPr>
                      <wps:txbx>
                        <w:txbxContent>
                          <w:p w14:paraId="7BFBF192" w14:textId="77777777" w:rsidR="008050C4" w:rsidRPr="002F48E7" w:rsidRDefault="008050C4" w:rsidP="008050C4">
                            <w:pPr>
                              <w:rPr>
                                <w:color w:val="262626" w:themeColor="text1" w:themeTint="D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A15C3" id="Text Box 68" o:spid="_x0000_s1066" type="#_x0000_t202" style="position:absolute;margin-left:265pt;margin-top:527.25pt;width:126pt;height:165.75pt;z-index:2520606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" fillcolor="#e5ebee [1310]" stroked="f" strokeweight=".5pt">
                <v:textbox>
                  <w:txbxContent>
                    <w:p w14:paraId="7BFBF192" w14:textId="77777777" w:rsidR="008050C4" w:rsidRPr="002F48E7" w:rsidRDefault="008050C4" w:rsidP="008050C4">
                      <w:pPr>
                        <w:rPr>
                          <w:color w:val="262626" w:themeColor="text1" w:themeTint="D9"/>
                        </w:rPr>
                      </w:pPr>
                    </w:p>
                  </w:txbxContent>
                </v:textbox>
                <w10:wrap anchorx="margin" anchory="margin"/>
              </v:shape>
            </w:pict>
          </mc:Fallback>
        </mc:AlternateContent>
      </w:r>
      <w:r w:rsidR="008050C4">
        <w:rPr>
          <w:noProof/>
        </w:rPr>
        <mc:AlternateContent>
          <mc:Choice Requires="wps">
            <w:drawing>
              <wp:anchor distT="0" distB="0" distL="114300" distR="114300" simplePos="0" relativeHeight="252058624" behindDoc="0" locked="0" layoutInCell="1" allowOverlap="1" wp14:anchorId="7190DF85" wp14:editId="5DDBF6FD">
                <wp:simplePos x="0" y="0"/>
                <wp:positionH relativeFrom="margin">
                  <wp:posOffset>1685925</wp:posOffset>
                </wp:positionH>
                <wp:positionV relativeFrom="margin">
                  <wp:posOffset>6696075</wp:posOffset>
                </wp:positionV>
                <wp:extent cx="1533525" cy="2105025"/>
                <wp:effectExtent l="0" t="0" r="9525" b="9525"/>
                <wp:wrapNone/>
                <wp:docPr id="67" name="Text Box 67"/>
                <wp:cNvGraphicFramePr/>
                <a:graphic xmlns:a="http://schemas.openxmlformats.org/drawingml/2006/main">
                  <a:graphicData uri="http://schemas.microsoft.com/office/word/2010/wordprocessingShape">
                    <wps:wsp>
                      <wps:cNvSpPr txBox="1"/>
                      <wps:spPr>
                        <a:xfrm>
                          <a:off x="0" y="0"/>
                          <a:ext cx="1533525" cy="2105025"/>
                        </a:xfrm>
                        <a:prstGeom prst="rect">
                          <a:avLst/>
                        </a:prstGeom>
                        <a:solidFill>
                          <a:schemeClr val="bg2">
                            <a:lumMod val="40000"/>
                            <a:lumOff val="60000"/>
                          </a:schemeClr>
                        </a:solidFill>
                        <a:ln w="6350">
                          <a:noFill/>
                        </a:ln>
                      </wps:spPr>
                      <wps:txbx>
                        <w:txbxContent>
                          <w:p w14:paraId="4BBA1FB8" w14:textId="77777777" w:rsidR="008050C4" w:rsidRPr="002F48E7" w:rsidRDefault="008050C4" w:rsidP="008050C4">
                            <w:pPr>
                              <w:rPr>
                                <w:color w:val="262626" w:themeColor="text1" w:themeTint="D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0DF85" id="Text Box 67" o:spid="_x0000_s1067" type="#_x0000_t202" style="position:absolute;margin-left:132.75pt;margin-top:527.25pt;width:120.75pt;height:165.75pt;z-index:252058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" fillcolor="#e5ebee [1310]" stroked="f" strokeweight=".5pt">
                <v:textbox>
                  <w:txbxContent>
                    <w:p w14:paraId="4BBA1FB8" w14:textId="77777777" w:rsidR="008050C4" w:rsidRPr="002F48E7" w:rsidRDefault="008050C4" w:rsidP="008050C4">
                      <w:pPr>
                        <w:rPr>
                          <w:color w:val="262626" w:themeColor="text1" w:themeTint="D9"/>
                        </w:rPr>
                      </w:pPr>
                    </w:p>
                  </w:txbxContent>
                </v:textbox>
                <w10:wrap anchorx="margin" anchory="margin"/>
              </v:shape>
            </w:pict>
          </mc:Fallback>
        </mc:AlternateContent>
      </w:r>
      <w:r w:rsidR="002F48E7">
        <w:rPr>
          <w:noProof/>
        </w:rPr>
        <mc:AlternateContent>
          <mc:Choice Requires="wps">
            <w:drawing>
              <wp:anchor distT="0" distB="0" distL="114300" distR="114300" simplePos="0" relativeHeight="252054528" behindDoc="0" locked="0" layoutInCell="1" allowOverlap="1" wp14:anchorId="5A9F2F16" wp14:editId="27DE3D67">
                <wp:simplePos x="0" y="0"/>
                <wp:positionH relativeFrom="column">
                  <wp:posOffset>9525</wp:posOffset>
                </wp:positionH>
                <wp:positionV relativeFrom="page">
                  <wp:posOffset>7153275</wp:posOffset>
                </wp:positionV>
                <wp:extent cx="1533525" cy="2105025"/>
                <wp:effectExtent l="0" t="0" r="9525" b="9525"/>
                <wp:wrapNone/>
                <wp:docPr id="64" name="Text Box 64"/>
                <wp:cNvGraphicFramePr/>
                <a:graphic xmlns:a="http://schemas.openxmlformats.org/drawingml/2006/main">
                  <a:graphicData uri="http://schemas.microsoft.com/office/word/2010/wordprocessingShape">
                    <wps:wsp>
                      <wps:cNvSpPr txBox="1"/>
                      <wps:spPr>
                        <a:xfrm>
                          <a:off x="0" y="0"/>
                          <a:ext cx="1533525" cy="2105025"/>
                        </a:xfrm>
                        <a:prstGeom prst="rect">
                          <a:avLst/>
                        </a:prstGeom>
                        <a:solidFill>
                          <a:schemeClr val="bg2">
                            <a:lumMod val="40000"/>
                            <a:lumOff val="60000"/>
                          </a:schemeClr>
                        </a:solidFill>
                        <a:ln w="6350">
                          <a:noFill/>
                        </a:ln>
                      </wps:spPr>
                      <wps:txbx>
                        <w:txbxContent>
                          <w:p w14:paraId="79DAA79C" w14:textId="77777777" w:rsidR="002F48E7" w:rsidRPr="002F48E7" w:rsidRDefault="002F48E7">
                            <w:pPr>
                              <w:rPr>
                                <w:color w:val="262626" w:themeColor="text1" w:themeTint="D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F2F16" id="Text Box 64" o:spid="_x0000_s1068" type="#_x0000_t202" style="position:absolute;margin-left:.75pt;margin-top:563.25pt;width:120.75pt;height:165.7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" fillcolor="#e5ebee [1310]" stroked="f" strokeweight=".5pt">
                <v:textbox>
                  <w:txbxContent>
                    <w:p w14:paraId="79DAA79C" w14:textId="77777777" w:rsidR="002F48E7" w:rsidRPr="002F48E7" w:rsidRDefault="002F48E7">
                      <w:pPr>
                        <w:rPr>
                          <w:color w:val="262626" w:themeColor="text1" w:themeTint="D9"/>
                        </w:rPr>
                      </w:pPr>
                    </w:p>
                  </w:txbxContent>
                </v:textbox>
                <w10:wrap anchory="page"/>
              </v:shape>
            </w:pict>
          </mc:Fallback>
        </mc:AlternateContent>
      </w:r>
      <w:r w:rsidR="005E3E0D" w:rsidRPr="008050C4">
        <w:rPr>
          <w:noProof/>
        </w:rPr>
        <mc:AlternateContent>
          <mc:Choice Requires="wps">
            <w:drawing>
              <wp:anchor distT="0" distB="0" distL="114300" distR="114300" simplePos="0" relativeHeight="252050432" behindDoc="0" locked="0" layoutInCell="1" allowOverlap="1" wp14:anchorId="13E66D2A" wp14:editId="09F6A872">
                <wp:simplePos x="0" y="0"/>
                <wp:positionH relativeFrom="column">
                  <wp:posOffset>47625</wp:posOffset>
                </wp:positionH>
                <wp:positionV relativeFrom="paragraph">
                  <wp:posOffset>47625</wp:posOffset>
                </wp:positionV>
                <wp:extent cx="6772275" cy="2352675"/>
                <wp:effectExtent l="0" t="0" r="9525" b="5080"/>
                <wp:wrapNone/>
                <wp:docPr id="144123838" name="Text Box 144123838"/>
                <wp:cNvGraphicFramePr/>
                <a:graphic xmlns:a="http://schemas.openxmlformats.org/drawingml/2006/main">
                  <a:graphicData uri="http://schemas.microsoft.com/office/word/2010/wordprocessingShape">
                    <wps:wsp>
                      <wps:cNvSpPr txBox="1"/>
                      <wps:spPr>
                        <a:xfrm>
                          <a:off x="0" y="0"/>
                          <a:ext cx="6772275" cy="2352675"/>
                        </a:xfrm>
                        <a:prstGeom prst="rect">
                          <a:avLst/>
                        </a:prstGeom>
                        <a:noFill/>
                        <a:ln w="6350">
                          <a:noFill/>
                        </a:ln>
                      </wps:spPr>
                      <wps:txbx>
                        <w:txbxContent>
                          <w:p w14:paraId="11B43581" w14:textId="77777777" w:rsidR="005E3E0D" w:rsidRDefault="005E3E0D" w:rsidP="005E3E0D">
                            <w:pPr>
                              <w:pStyle w:val="Headline"/>
                            </w:pPr>
                            <w:r>
                              <w:t>Q</w:t>
                            </w:r>
                            <w:r w:rsidRPr="008F19A1">
                              <w:t>uibusci acepero</w:t>
                            </w:r>
                          </w:p>
                          <w:p w14:paraId="49755F25" w14:textId="77777777" w:rsidR="005E3E0D" w:rsidRPr="000576DC" w:rsidRDefault="005E3E0D" w:rsidP="005E3E0D">
                            <w:pPr>
                              <w:pStyle w:val="IntroductionText"/>
                            </w:pPr>
                            <w:r>
                              <w:br/>
                              <w:t>Mi</w:t>
                            </w:r>
                            <w:r w:rsidRPr="008F19A1">
                              <w:t>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w:t>
                            </w:r>
                            <w:r>
                              <w:t>. T</w:t>
                            </w:r>
                            <w:r w:rsidRPr="008F19A1">
                              <w:t>o te si ni comnimod quatet lit, num aut vollupt uriorepe pernatis sequi nonsequiae</w:t>
                            </w:r>
                            <w:r>
                              <w:t>.</w:t>
                            </w:r>
                          </w:p>
                          <w:p w14:paraId="36CFDAA5" w14:textId="77777777" w:rsidR="005E3E0D" w:rsidRDefault="005E3E0D"/>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13E66D2A" id="Text Box 144123838" o:spid="_x0000_s1069" type="#_x0000_t202" style="position:absolute;margin-left:3.75pt;margin-top:3.75pt;width:533.25pt;height:185.25pt;z-index:252050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" filled="f" stroked="f" strokeweight=".5pt">
                <v:textbox style="mso-fit-shape-to-text:t" inset="0,0,0,0">
                  <w:txbxContent>
                    <w:p w14:paraId="11B43581" w14:textId="77777777" w:rsidR="005E3E0D" w:rsidRDefault="005E3E0D" w:rsidP="005E3E0D">
                      <w:pPr>
                        <w:pStyle w:val="Headline"/>
                      </w:pPr>
                      <w:r>
                        <w:t>Q</w:t>
                      </w:r>
                      <w:r w:rsidRPr="008F19A1">
                        <w:t>uibusci acepero</w:t>
                      </w:r>
                    </w:p>
                    <w:p w14:paraId="49755F25" w14:textId="77777777" w:rsidR="005E3E0D" w:rsidRPr="000576DC" w:rsidRDefault="005E3E0D" w:rsidP="005E3E0D">
                      <w:pPr>
                        <w:pStyle w:val="IntroductionText"/>
                      </w:pPr>
                      <w:r>
                        <w:br/>
                        <w:t>Mi</w:t>
                      </w:r>
                      <w:r w:rsidRPr="008F19A1">
                        <w:t>ur, con re, sum qui alis apiciust, comnihil etur, sam reperesequam quid qui nobit dolorit atempor esequi cuptatatur sus aut dolo imus core di in cullationet alibus, eum rem dus aturio quam, acesci assint aut quiant.conseni tatem. Hendiorumet elenimolupta cullicimus sinventur atem rest occusap idesti dolupid eos doluptium illest aut arumquatia consectur aspic</w:t>
                      </w:r>
                      <w:r>
                        <w:t>. T</w:t>
                      </w:r>
                      <w:r w:rsidRPr="008F19A1">
                        <w:t>o te si ni comnimod quatet lit, num aut vollupt uriorepe pernatis sequi nonsequiae</w:t>
                      </w:r>
                      <w:r>
                        <w:t>.</w:t>
                      </w:r>
                    </w:p>
                    <w:p w14:paraId="36CFDAA5" w14:textId="77777777" w:rsidR="005E3E0D" w:rsidRDefault="005E3E0D"/>
                  </w:txbxContent>
                </v:textbox>
              </v:shape>
            </w:pict>
          </mc:Fallback>
        </mc:AlternateContent>
      </w:r>
      <w:r w:rsidR="00E83B45" w:rsidRPr="008050C4">
        <w:br w:type="page"/>
      </w:r>
      <w:r w:rsidR="00CA530D">
        <w:rPr>
          <w:noProof/>
        </w:rPr>
        <w:lastRenderedPageBreak/>
        <mc:AlternateContent>
          <mc:Choice Requires="wps">
            <w:drawing>
              <wp:anchor distT="0" distB="0" distL="114300" distR="114300" simplePos="0" relativeHeight="252083200" behindDoc="0" locked="0" layoutInCell="1" allowOverlap="1" wp14:anchorId="56A8DC21" wp14:editId="2711B91A">
                <wp:simplePos x="0" y="0"/>
                <wp:positionH relativeFrom="column">
                  <wp:posOffset>-9525</wp:posOffset>
                </wp:positionH>
                <wp:positionV relativeFrom="paragraph">
                  <wp:posOffset>142875</wp:posOffset>
                </wp:positionV>
                <wp:extent cx="3200400" cy="8982075"/>
                <wp:effectExtent l="0" t="0" r="0" b="9525"/>
                <wp:wrapNone/>
                <wp:docPr id="83" name="Text Box 83"/>
                <wp:cNvGraphicFramePr/>
                <a:graphic xmlns:a="http://schemas.openxmlformats.org/drawingml/2006/main">
                  <a:graphicData uri="http://schemas.microsoft.com/office/word/2010/wordprocessingShape">
                    <wps:wsp>
                      <wps:cNvSpPr txBox="1"/>
                      <wps:spPr>
                        <a:xfrm>
                          <a:off x="0" y="0"/>
                          <a:ext cx="3200400" cy="8982075"/>
                        </a:xfrm>
                        <a:prstGeom prst="rect">
                          <a:avLst/>
                        </a:prstGeom>
                        <a:noFill/>
                        <a:ln w="6350">
                          <a:noFill/>
                        </a:ln>
                      </wps:spPr>
                      <wps:txbx id="45">
                        <w:txbxContent>
                          <w:p w14:paraId="2D37CD4E" w14:textId="77777777" w:rsidR="00CA530D" w:rsidRDefault="00CA530D" w:rsidP="00AA1DFE">
                            <w:pPr>
                              <w:pStyle w:val="BodySubhead"/>
                            </w:pPr>
                            <w:r>
                              <w:t>EPELIBE</w:t>
                            </w:r>
                            <w:r>
                              <w:rPr>
                                <w:spacing w:val="10"/>
                              </w:rPr>
                              <w:t xml:space="preserve"> </w:t>
                            </w:r>
                            <w:r>
                              <w:t>ARUMQUOD</w:t>
                            </w:r>
                            <w:r>
                              <w:rPr>
                                <w:spacing w:val="11"/>
                              </w:rPr>
                              <w:t xml:space="preserve"> </w:t>
                            </w:r>
                            <w:r>
                              <w:t>EXPERRUNT</w:t>
                            </w:r>
                            <w:r>
                              <w:rPr>
                                <w:spacing w:val="11"/>
                              </w:rPr>
                              <w:t xml:space="preserve"> </w:t>
                            </w:r>
                            <w:r>
                              <w:t>ET</w:t>
                            </w:r>
                            <w:r>
                              <w:rPr>
                                <w:spacing w:val="11"/>
                              </w:rPr>
                              <w:t xml:space="preserve"> </w:t>
                            </w:r>
                            <w:r>
                              <w:t>ERI</w:t>
                            </w:r>
                            <w:r>
                              <w:rPr>
                                <w:spacing w:val="11"/>
                              </w:rPr>
                              <w:t xml:space="preserve"> </w:t>
                            </w:r>
                            <w:r>
                              <w:rPr>
                                <w:spacing w:val="-4"/>
                              </w:rPr>
                              <w:t>ARUN</w:t>
                            </w:r>
                          </w:p>
                          <w:p w14:paraId="50CC001A" w14:textId="77777777" w:rsidR="00CA530D" w:rsidRDefault="00CA530D" w:rsidP="00CA530D">
                            <w:pPr>
                              <w:pStyle w:val="Body"/>
                            </w:pPr>
                            <w:r>
                              <w:rPr>
                                <w:color w:val="414042"/>
                              </w:rPr>
                              <w:t>Namendae occum suntem quos consequi doluptati res derum rem sinimusanis aut offici arumquibus mo illorep tatendant rehent</w:t>
                            </w:r>
                            <w:r>
                              <w:rPr>
                                <w:color w:val="414042"/>
                                <w:spacing w:val="-5"/>
                              </w:rPr>
                              <w:t xml:space="preserve"> </w:t>
                            </w:r>
                            <w:r>
                              <w:rPr>
                                <w:color w:val="414042"/>
                              </w:rPr>
                              <w:t>eum</w:t>
                            </w:r>
                            <w:r>
                              <w:rPr>
                                <w:color w:val="414042"/>
                                <w:spacing w:val="-5"/>
                              </w:rPr>
                              <w:t xml:space="preserve"> </w:t>
                            </w:r>
                            <w:r>
                              <w:rPr>
                                <w:color w:val="414042"/>
                              </w:rPr>
                              <w:t>dolorib</w:t>
                            </w:r>
                            <w:r>
                              <w:rPr>
                                <w:color w:val="414042"/>
                                <w:spacing w:val="-5"/>
                              </w:rPr>
                              <w:t xml:space="preserve"> </w:t>
                            </w:r>
                            <w:r>
                              <w:rPr>
                                <w:color w:val="414042"/>
                              </w:rPr>
                              <w:t>usdanit</w:t>
                            </w:r>
                            <w:r>
                              <w:rPr>
                                <w:color w:val="414042"/>
                                <w:spacing w:val="-5"/>
                              </w:rPr>
                              <w:t xml:space="preserve"> </w:t>
                            </w:r>
                            <w:r>
                              <w:rPr>
                                <w:color w:val="414042"/>
                              </w:rPr>
                              <w:t>ut</w:t>
                            </w:r>
                            <w:r>
                              <w:rPr>
                                <w:color w:val="414042"/>
                                <w:spacing w:val="-5"/>
                              </w:rPr>
                              <w:t xml:space="preserve"> </w:t>
                            </w:r>
                            <w:r>
                              <w:rPr>
                                <w:color w:val="414042"/>
                              </w:rPr>
                              <w:t>mo</w:t>
                            </w:r>
                            <w:r>
                              <w:rPr>
                                <w:color w:val="414042"/>
                                <w:spacing w:val="-5"/>
                              </w:rPr>
                              <w:t xml:space="preserve"> </w:t>
                            </w:r>
                            <w:r>
                              <w:rPr>
                                <w:color w:val="414042"/>
                              </w:rPr>
                              <w:t>tem</w:t>
                            </w:r>
                            <w:r>
                              <w:rPr>
                                <w:color w:val="414042"/>
                                <w:spacing w:val="-5"/>
                              </w:rPr>
                              <w:t xml:space="preserve"> </w:t>
                            </w:r>
                            <w:r>
                              <w:rPr>
                                <w:color w:val="414042"/>
                              </w:rPr>
                              <w:t>ea</w:t>
                            </w:r>
                            <w:r>
                              <w:rPr>
                                <w:color w:val="414042"/>
                                <w:spacing w:val="-5"/>
                              </w:rPr>
                              <w:t xml:space="preserve"> </w:t>
                            </w:r>
                            <w:r>
                              <w:rPr>
                                <w:color w:val="414042"/>
                              </w:rPr>
                              <w:t>exerum</w:t>
                            </w:r>
                            <w:r>
                              <w:rPr>
                                <w:color w:val="414042"/>
                                <w:spacing w:val="-5"/>
                              </w:rPr>
                              <w:t xml:space="preserve"> </w:t>
                            </w:r>
                            <w:r>
                              <w:rPr>
                                <w:color w:val="414042"/>
                              </w:rPr>
                              <w:t>quiassequam rehent ium, temoloritis eum qui rese vero expernatur aut quas quiae paria debistium hil eossimus, officia cust quas acculpa doloriorum aditatectio ipidessincid quatemo lestet dolum quaeper sperovi ducipic aborum illaces earit as nonseque etur?</w:t>
                            </w:r>
                          </w:p>
                          <w:p w14:paraId="3D2CCC53" w14:textId="77777777" w:rsidR="00CA530D" w:rsidRDefault="00CA530D" w:rsidP="00CA530D">
                            <w:pPr>
                              <w:pStyle w:val="Body"/>
                            </w:pPr>
                            <w:r>
                              <w:rPr>
                                <w:color w:val="414042"/>
                              </w:rPr>
                              <w:t>Ta vellent incidunt poreriam earcium aut qui as utem. Bis re versperum que ereptas por si am doloreiciant aut molorem aut</w:t>
                            </w:r>
                            <w:r>
                              <w:rPr>
                                <w:color w:val="414042"/>
                                <w:spacing w:val="-4"/>
                              </w:rPr>
                              <w:t xml:space="preserve"> </w:t>
                            </w:r>
                            <w:r>
                              <w:rPr>
                                <w:color w:val="414042"/>
                              </w:rPr>
                              <w:t>occab</w:t>
                            </w:r>
                            <w:r>
                              <w:rPr>
                                <w:color w:val="414042"/>
                                <w:spacing w:val="-4"/>
                              </w:rPr>
                              <w:t xml:space="preserve"> </w:t>
                            </w:r>
                            <w:r>
                              <w:rPr>
                                <w:color w:val="414042"/>
                              </w:rPr>
                              <w:t>ipsunto</w:t>
                            </w:r>
                            <w:r>
                              <w:rPr>
                                <w:color w:val="414042"/>
                                <w:spacing w:val="-4"/>
                              </w:rPr>
                              <w:t xml:space="preserve"> </w:t>
                            </w:r>
                            <w:r>
                              <w:rPr>
                                <w:color w:val="414042"/>
                              </w:rPr>
                              <w:t>erum</w:t>
                            </w:r>
                            <w:r>
                              <w:rPr>
                                <w:color w:val="414042"/>
                                <w:spacing w:val="-4"/>
                              </w:rPr>
                              <w:t xml:space="preserve"> </w:t>
                            </w:r>
                            <w:r>
                              <w:rPr>
                                <w:color w:val="414042"/>
                              </w:rPr>
                              <w:t>aut</w:t>
                            </w:r>
                            <w:r>
                              <w:rPr>
                                <w:color w:val="414042"/>
                                <w:spacing w:val="-4"/>
                              </w:rPr>
                              <w:t xml:space="preserve"> </w:t>
                            </w:r>
                            <w:r>
                              <w:rPr>
                                <w:color w:val="414042"/>
                              </w:rPr>
                              <w:t>as</w:t>
                            </w:r>
                            <w:r>
                              <w:rPr>
                                <w:color w:val="414042"/>
                                <w:spacing w:val="-4"/>
                              </w:rPr>
                              <w:t xml:space="preserve"> </w:t>
                            </w:r>
                            <w:r>
                              <w:rPr>
                                <w:color w:val="414042"/>
                              </w:rPr>
                              <w:t>eatias</w:t>
                            </w:r>
                            <w:r>
                              <w:rPr>
                                <w:color w:val="414042"/>
                                <w:spacing w:val="-4"/>
                              </w:rPr>
                              <w:t xml:space="preserve"> </w:t>
                            </w:r>
                            <w:r>
                              <w:rPr>
                                <w:color w:val="414042"/>
                              </w:rPr>
                              <w:t>intius</w:t>
                            </w:r>
                            <w:r>
                              <w:rPr>
                                <w:color w:val="414042"/>
                                <w:spacing w:val="-4"/>
                              </w:rPr>
                              <w:t xml:space="preserve"> </w:t>
                            </w:r>
                            <w:r>
                              <w:rPr>
                                <w:color w:val="414042"/>
                              </w:rPr>
                              <w:t>arum</w:t>
                            </w:r>
                            <w:r>
                              <w:rPr>
                                <w:color w:val="414042"/>
                                <w:spacing w:val="-4"/>
                              </w:rPr>
                              <w:t xml:space="preserve"> </w:t>
                            </w:r>
                            <w:r>
                              <w:rPr>
                                <w:color w:val="414042"/>
                              </w:rPr>
                              <w:t>qui</w:t>
                            </w:r>
                            <w:r>
                              <w:rPr>
                                <w:color w:val="414042"/>
                                <w:spacing w:val="-4"/>
                              </w:rPr>
                              <w:t xml:space="preserve"> </w:t>
                            </w:r>
                            <w:r>
                              <w:rPr>
                                <w:color w:val="414042"/>
                              </w:rPr>
                              <w:t>dolorpo</w:t>
                            </w:r>
                          </w:p>
                          <w:p w14:paraId="7AA74EAF" w14:textId="77777777" w:rsidR="00CA530D" w:rsidRDefault="00CA530D" w:rsidP="00CA530D">
                            <w:pPr>
                              <w:pStyle w:val="Body"/>
                            </w:pPr>
                            <w:r>
                              <w:rPr>
                                <w:color w:val="414042"/>
                              </w:rPr>
                              <w:t>rumquatem</w:t>
                            </w:r>
                            <w:r>
                              <w:rPr>
                                <w:color w:val="414042"/>
                                <w:spacing w:val="-5"/>
                              </w:rPr>
                              <w:t xml:space="preserve"> </w:t>
                            </w:r>
                            <w:r>
                              <w:rPr>
                                <w:color w:val="414042"/>
                              </w:rPr>
                              <w:t>cum</w:t>
                            </w:r>
                            <w:r>
                              <w:rPr>
                                <w:color w:val="414042"/>
                                <w:spacing w:val="-5"/>
                              </w:rPr>
                              <w:t xml:space="preserve"> </w:t>
                            </w:r>
                            <w:r>
                              <w:rPr>
                                <w:color w:val="414042"/>
                              </w:rPr>
                              <w:t>archiciumquo</w:t>
                            </w:r>
                            <w:r>
                              <w:rPr>
                                <w:color w:val="414042"/>
                                <w:spacing w:val="-5"/>
                              </w:rPr>
                              <w:t xml:space="preserve"> </w:t>
                            </w:r>
                            <w:r>
                              <w:rPr>
                                <w:color w:val="414042"/>
                              </w:rPr>
                              <w:t>voloribus,</w:t>
                            </w:r>
                            <w:r>
                              <w:rPr>
                                <w:color w:val="414042"/>
                                <w:spacing w:val="-5"/>
                              </w:rPr>
                              <w:t xml:space="preserve"> </w:t>
                            </w:r>
                            <w:r>
                              <w:rPr>
                                <w:color w:val="414042"/>
                              </w:rPr>
                              <w:t>aut</w:t>
                            </w:r>
                            <w:r>
                              <w:rPr>
                                <w:color w:val="414042"/>
                                <w:spacing w:val="-5"/>
                              </w:rPr>
                              <w:t xml:space="preserve"> </w:t>
                            </w:r>
                            <w:r>
                              <w:rPr>
                                <w:color w:val="414042"/>
                              </w:rPr>
                              <w:t>delit</w:t>
                            </w:r>
                            <w:r>
                              <w:rPr>
                                <w:color w:val="414042"/>
                                <w:spacing w:val="-5"/>
                              </w:rPr>
                              <w:t xml:space="preserve"> </w:t>
                            </w:r>
                            <w:r>
                              <w:rPr>
                                <w:color w:val="414042"/>
                              </w:rPr>
                              <w:t>et</w:t>
                            </w:r>
                            <w:r>
                              <w:rPr>
                                <w:color w:val="414042"/>
                                <w:spacing w:val="-5"/>
                              </w:rPr>
                              <w:t xml:space="preserve"> </w:t>
                            </w:r>
                            <w:r>
                              <w:rPr>
                                <w:color w:val="414042"/>
                              </w:rPr>
                              <w:t>venimpos adis niae lab illam voloreceped mo quam velique volland ernatemquia</w:t>
                            </w:r>
                            <w:r>
                              <w:rPr>
                                <w:color w:val="414042"/>
                                <w:spacing w:val="-5"/>
                              </w:rPr>
                              <w:t xml:space="preserve"> </w:t>
                            </w:r>
                            <w:r>
                              <w:rPr>
                                <w:color w:val="414042"/>
                              </w:rPr>
                              <w:t>sequi</w:t>
                            </w:r>
                            <w:r>
                              <w:rPr>
                                <w:color w:val="414042"/>
                                <w:spacing w:val="-5"/>
                              </w:rPr>
                              <w:t xml:space="preserve"> </w:t>
                            </w:r>
                            <w:r>
                              <w:rPr>
                                <w:color w:val="414042"/>
                              </w:rPr>
                              <w:t>dent</w:t>
                            </w:r>
                            <w:r>
                              <w:rPr>
                                <w:color w:val="414042"/>
                                <w:spacing w:val="-5"/>
                              </w:rPr>
                              <w:t xml:space="preserve"> </w:t>
                            </w:r>
                            <w:r>
                              <w:rPr>
                                <w:color w:val="414042"/>
                              </w:rPr>
                              <w:t>el</w:t>
                            </w:r>
                            <w:r>
                              <w:rPr>
                                <w:color w:val="414042"/>
                                <w:spacing w:val="-5"/>
                              </w:rPr>
                              <w:t xml:space="preserve"> </w:t>
                            </w:r>
                            <w:r>
                              <w:rPr>
                                <w:color w:val="414042"/>
                              </w:rPr>
                              <w:t>iuntium</w:t>
                            </w:r>
                            <w:r>
                              <w:rPr>
                                <w:color w:val="414042"/>
                                <w:spacing w:val="-5"/>
                              </w:rPr>
                              <w:t xml:space="preserve"> </w:t>
                            </w:r>
                            <w:r>
                              <w:rPr>
                                <w:color w:val="414042"/>
                              </w:rPr>
                              <w:t>esed</w:t>
                            </w:r>
                            <w:r>
                              <w:rPr>
                                <w:color w:val="414042"/>
                                <w:spacing w:val="-5"/>
                              </w:rPr>
                              <w:t xml:space="preserve"> </w:t>
                            </w:r>
                            <w:r>
                              <w:rPr>
                                <w:color w:val="414042"/>
                              </w:rPr>
                              <w:t>ullaborrum</w:t>
                            </w:r>
                            <w:r>
                              <w:rPr>
                                <w:color w:val="414042"/>
                                <w:spacing w:val="-5"/>
                              </w:rPr>
                              <w:t xml:space="preserve"> </w:t>
                            </w:r>
                            <w:r>
                              <w:rPr>
                                <w:color w:val="414042"/>
                              </w:rPr>
                              <w:t>fugia</w:t>
                            </w:r>
                            <w:r>
                              <w:rPr>
                                <w:color w:val="414042"/>
                                <w:spacing w:val="-5"/>
                              </w:rPr>
                              <w:t xml:space="preserve"> </w:t>
                            </w:r>
                            <w:r>
                              <w:rPr>
                                <w:color w:val="414042"/>
                              </w:rPr>
                              <w:t>sintet audi volo que nim ipid este parum se volores equibusanis pe moditatur?</w:t>
                            </w:r>
                            <w:r>
                              <w:rPr>
                                <w:color w:val="414042"/>
                                <w:spacing w:val="-3"/>
                              </w:rPr>
                              <w:t xml:space="preserve"> </w:t>
                            </w:r>
                            <w:r>
                              <w:rPr>
                                <w:color w:val="414042"/>
                              </w:rPr>
                              <w:t>Andelles</w:t>
                            </w:r>
                            <w:r>
                              <w:rPr>
                                <w:color w:val="414042"/>
                                <w:spacing w:val="-3"/>
                              </w:rPr>
                              <w:t xml:space="preserve"> </w:t>
                            </w:r>
                            <w:r>
                              <w:rPr>
                                <w:color w:val="414042"/>
                              </w:rPr>
                              <w:t>magnatempor</w:t>
                            </w:r>
                            <w:r>
                              <w:rPr>
                                <w:color w:val="414042"/>
                                <w:spacing w:val="-3"/>
                              </w:rPr>
                              <w:t xml:space="preserve"> </w:t>
                            </w:r>
                            <w:r>
                              <w:rPr>
                                <w:color w:val="414042"/>
                              </w:rPr>
                              <w:t>reicimil</w:t>
                            </w:r>
                            <w:r>
                              <w:rPr>
                                <w:color w:val="414042"/>
                                <w:spacing w:val="-3"/>
                              </w:rPr>
                              <w:t xml:space="preserve"> </w:t>
                            </w:r>
                            <w:r>
                              <w:rPr>
                                <w:color w:val="414042"/>
                              </w:rPr>
                              <w:t>ilia</w:t>
                            </w:r>
                            <w:r>
                              <w:rPr>
                                <w:color w:val="414042"/>
                                <w:spacing w:val="-3"/>
                              </w:rPr>
                              <w:t xml:space="preserve"> </w:t>
                            </w:r>
                            <w:r>
                              <w:rPr>
                                <w:color w:val="414042"/>
                              </w:rPr>
                              <w:t>discienis</w:t>
                            </w:r>
                            <w:r>
                              <w:rPr>
                                <w:color w:val="414042"/>
                                <w:spacing w:val="-3"/>
                              </w:rPr>
                              <w:t xml:space="preserve"> </w:t>
                            </w:r>
                            <w:r>
                              <w:rPr>
                                <w:color w:val="414042"/>
                              </w:rPr>
                              <w:t>as</w:t>
                            </w:r>
                            <w:r>
                              <w:rPr>
                                <w:color w:val="414042"/>
                                <w:spacing w:val="-3"/>
                              </w:rPr>
                              <w:t xml:space="preserve"> </w:t>
                            </w:r>
                            <w:r>
                              <w:rPr>
                                <w:color w:val="414042"/>
                              </w:rPr>
                              <w:t>esed quam aceraeptaqui officiis doluptas dolor ad ut fugiam, que doluptatus et aspel magni que destorerrore culpa imustio. Ut quatiunti od quasit fuga.</w:t>
                            </w:r>
                          </w:p>
                          <w:p w14:paraId="7F829B29" w14:textId="77777777" w:rsidR="00CA530D" w:rsidRDefault="00CA530D" w:rsidP="00AA1DFE">
                            <w:pPr>
                              <w:pStyle w:val="BodySubhead"/>
                            </w:pPr>
                            <w:r>
                              <w:t>NEQUIAM</w:t>
                            </w:r>
                            <w:r>
                              <w:rPr>
                                <w:spacing w:val="10"/>
                              </w:rPr>
                              <w:t xml:space="preserve"> </w:t>
                            </w:r>
                            <w:r>
                              <w:t>UT</w:t>
                            </w:r>
                            <w:r>
                              <w:rPr>
                                <w:spacing w:val="11"/>
                              </w:rPr>
                              <w:t xml:space="preserve"> </w:t>
                            </w:r>
                            <w:r>
                              <w:t>LICTO</w:t>
                            </w:r>
                            <w:r>
                              <w:rPr>
                                <w:spacing w:val="10"/>
                              </w:rPr>
                              <w:t xml:space="preserve"> </w:t>
                            </w:r>
                            <w:r>
                              <w:t>QUAMETUR</w:t>
                            </w:r>
                            <w:r>
                              <w:rPr>
                                <w:spacing w:val="11"/>
                              </w:rPr>
                              <w:t xml:space="preserve"> </w:t>
                            </w:r>
                            <w:r>
                              <w:rPr>
                                <w:spacing w:val="-2"/>
                              </w:rPr>
                              <w:t>SIMPORESSI</w:t>
                            </w:r>
                          </w:p>
                          <w:p w14:paraId="50878362" w14:textId="77777777" w:rsidR="00CA530D" w:rsidRDefault="00CA530D" w:rsidP="00CA530D">
                            <w:pPr>
                              <w:pStyle w:val="Body"/>
                            </w:pPr>
                            <w:r>
                              <w:rPr>
                                <w:color w:val="414042"/>
                              </w:rPr>
                              <w:t>Ra</w:t>
                            </w:r>
                            <w:r>
                              <w:rPr>
                                <w:color w:val="414042"/>
                                <w:spacing w:val="-3"/>
                              </w:rPr>
                              <w:t xml:space="preserve"> </w:t>
                            </w:r>
                            <w:r>
                              <w:rPr>
                                <w:color w:val="414042"/>
                              </w:rPr>
                              <w:t>voloriae</w:t>
                            </w:r>
                            <w:r>
                              <w:rPr>
                                <w:color w:val="414042"/>
                                <w:spacing w:val="-3"/>
                              </w:rPr>
                              <w:t xml:space="preserve"> </w:t>
                            </w:r>
                            <w:r>
                              <w:rPr>
                                <w:color w:val="414042"/>
                              </w:rPr>
                              <w:t>dio</w:t>
                            </w:r>
                            <w:r>
                              <w:rPr>
                                <w:color w:val="414042"/>
                                <w:spacing w:val="-3"/>
                              </w:rPr>
                              <w:t xml:space="preserve"> </w:t>
                            </w:r>
                            <w:r>
                              <w:rPr>
                                <w:color w:val="414042"/>
                              </w:rPr>
                              <w:t>officid</w:t>
                            </w:r>
                            <w:r>
                              <w:rPr>
                                <w:color w:val="414042"/>
                                <w:spacing w:val="-3"/>
                              </w:rPr>
                              <w:t xml:space="preserve"> </w:t>
                            </w:r>
                            <w:r>
                              <w:rPr>
                                <w:color w:val="414042"/>
                              </w:rPr>
                              <w:t>quam</w:t>
                            </w:r>
                            <w:r>
                              <w:rPr>
                                <w:color w:val="414042"/>
                                <w:spacing w:val="-3"/>
                              </w:rPr>
                              <w:t xml:space="preserve"> </w:t>
                            </w:r>
                            <w:r>
                              <w:rPr>
                                <w:color w:val="414042"/>
                              </w:rPr>
                              <w:t>est</w:t>
                            </w:r>
                            <w:r>
                              <w:rPr>
                                <w:color w:val="414042"/>
                                <w:spacing w:val="-3"/>
                              </w:rPr>
                              <w:t xml:space="preserve"> </w:t>
                            </w:r>
                            <w:r>
                              <w:rPr>
                                <w:color w:val="414042"/>
                              </w:rPr>
                              <w:t>qui</w:t>
                            </w:r>
                            <w:r>
                              <w:rPr>
                                <w:color w:val="414042"/>
                                <w:spacing w:val="-3"/>
                              </w:rPr>
                              <w:t xml:space="preserve"> </w:t>
                            </w:r>
                            <w:r>
                              <w:rPr>
                                <w:color w:val="414042"/>
                              </w:rPr>
                              <w:t>tes</w:t>
                            </w:r>
                            <w:r>
                              <w:rPr>
                                <w:color w:val="414042"/>
                                <w:spacing w:val="-3"/>
                              </w:rPr>
                              <w:t xml:space="preserve"> </w:t>
                            </w:r>
                            <w:r>
                              <w:rPr>
                                <w:color w:val="414042"/>
                              </w:rPr>
                              <w:t>dolupta</w:t>
                            </w:r>
                            <w:r>
                              <w:rPr>
                                <w:color w:val="414042"/>
                                <w:spacing w:val="-3"/>
                              </w:rPr>
                              <w:t xml:space="preserve"> </w:t>
                            </w:r>
                            <w:r>
                              <w:rPr>
                                <w:color w:val="414042"/>
                              </w:rPr>
                              <w:t>cuptatecatur repedionse nim dis eicidigni ommolorectur molore et hario officienitae sita nist fugitas periber speliqui doluptas disi non nem il im quamus.</w:t>
                            </w:r>
                          </w:p>
                          <w:p w14:paraId="79C81A71" w14:textId="77777777" w:rsidR="00CA530D" w:rsidRDefault="00CA530D" w:rsidP="00CA530D">
                            <w:pPr>
                              <w:pStyle w:val="Body"/>
                            </w:pPr>
                            <w:r>
                              <w:rPr>
                                <w:color w:val="414042"/>
                              </w:rPr>
                              <w:t>Or</w:t>
                            </w:r>
                            <w:r>
                              <w:rPr>
                                <w:color w:val="414042"/>
                                <w:spacing w:val="-5"/>
                              </w:rPr>
                              <w:t xml:space="preserve"> </w:t>
                            </w:r>
                            <w:r>
                              <w:rPr>
                                <w:color w:val="414042"/>
                              </w:rPr>
                              <w:t>repedipid</w:t>
                            </w:r>
                            <w:r>
                              <w:rPr>
                                <w:color w:val="414042"/>
                                <w:spacing w:val="-5"/>
                              </w:rPr>
                              <w:t xml:space="preserve"> </w:t>
                            </w:r>
                            <w:r>
                              <w:rPr>
                                <w:color w:val="414042"/>
                              </w:rPr>
                              <w:t>mo</w:t>
                            </w:r>
                            <w:r>
                              <w:rPr>
                                <w:color w:val="414042"/>
                                <w:spacing w:val="-5"/>
                              </w:rPr>
                              <w:t xml:space="preserve"> </w:t>
                            </w:r>
                            <w:r>
                              <w:rPr>
                                <w:color w:val="414042"/>
                              </w:rPr>
                              <w:t>imentem</w:t>
                            </w:r>
                            <w:r>
                              <w:rPr>
                                <w:color w:val="414042"/>
                                <w:spacing w:val="-5"/>
                              </w:rPr>
                              <w:t xml:space="preserve"> </w:t>
                            </w:r>
                            <w:r>
                              <w:rPr>
                                <w:color w:val="414042"/>
                              </w:rPr>
                              <w:t>quiandu</w:t>
                            </w:r>
                            <w:r>
                              <w:rPr>
                                <w:color w:val="414042"/>
                                <w:spacing w:val="-5"/>
                              </w:rPr>
                              <w:t xml:space="preserve"> </w:t>
                            </w:r>
                            <w:r>
                              <w:rPr>
                                <w:color w:val="414042"/>
                              </w:rPr>
                              <w:t>ntiisquassit</w:t>
                            </w:r>
                            <w:r>
                              <w:rPr>
                                <w:color w:val="414042"/>
                                <w:spacing w:val="-5"/>
                              </w:rPr>
                              <w:t xml:space="preserve"> </w:t>
                            </w:r>
                            <w:r>
                              <w:rPr>
                                <w:color w:val="414042"/>
                              </w:rPr>
                              <w:t>dolorat</w:t>
                            </w:r>
                            <w:r>
                              <w:rPr>
                                <w:color w:val="414042"/>
                                <w:spacing w:val="-5"/>
                              </w:rPr>
                              <w:t xml:space="preserve"> </w:t>
                            </w:r>
                            <w:r>
                              <w:rPr>
                                <w:color w:val="414042"/>
                              </w:rPr>
                              <w:t>aut</w:t>
                            </w:r>
                            <w:r>
                              <w:rPr>
                                <w:color w:val="414042"/>
                                <w:spacing w:val="-5"/>
                              </w:rPr>
                              <w:t xml:space="preserve"> </w:t>
                            </w:r>
                            <w:r>
                              <w:rPr>
                                <w:color w:val="414042"/>
                              </w:rPr>
                              <w:t xml:space="preserve">voles archill uptatest facepro quae pos sam rae eatum etur? Dunto velitat empore non comnit, qui optas es sa nament reptatur ad qui vellende nem. Ut ut rem la sitestia dolorrum verum quatior itibus ius sunt as debis re nobitatia cum, que lis as aut illestistia volore volecea pore nos modior acipsae cercite sunt quam ide sini dundeli </w:t>
                            </w:r>
                          </w:p>
                          <w:p w14:paraId="0CAB6B12" w14:textId="77777777" w:rsidR="00CA530D" w:rsidRDefault="00CA530D" w:rsidP="00AA1DFE">
                            <w:pPr>
                              <w:pStyle w:val="BodySubhead"/>
                            </w:pPr>
                            <w:r>
                              <w:t>EPELIBE</w:t>
                            </w:r>
                            <w:r>
                              <w:rPr>
                                <w:spacing w:val="10"/>
                              </w:rPr>
                              <w:t xml:space="preserve"> </w:t>
                            </w:r>
                            <w:r>
                              <w:t>ARUMQUOD</w:t>
                            </w:r>
                            <w:r>
                              <w:rPr>
                                <w:spacing w:val="11"/>
                              </w:rPr>
                              <w:t xml:space="preserve"> </w:t>
                            </w:r>
                            <w:r>
                              <w:t>EXPERRUNT</w:t>
                            </w:r>
                            <w:r>
                              <w:rPr>
                                <w:spacing w:val="11"/>
                              </w:rPr>
                              <w:t xml:space="preserve"> </w:t>
                            </w:r>
                            <w:r>
                              <w:t>ET</w:t>
                            </w:r>
                            <w:r>
                              <w:rPr>
                                <w:spacing w:val="11"/>
                              </w:rPr>
                              <w:t xml:space="preserve"> </w:t>
                            </w:r>
                            <w:r>
                              <w:t>ERI</w:t>
                            </w:r>
                            <w:r>
                              <w:rPr>
                                <w:spacing w:val="11"/>
                              </w:rPr>
                              <w:t xml:space="preserve"> </w:t>
                            </w:r>
                            <w:r>
                              <w:rPr>
                                <w:spacing w:val="-4"/>
                              </w:rPr>
                              <w:t>ARUN</w:t>
                            </w:r>
                          </w:p>
                          <w:p w14:paraId="27375B58" w14:textId="77777777" w:rsidR="00CA530D" w:rsidRDefault="00CA530D" w:rsidP="00CA530D">
                            <w:pPr>
                              <w:pStyle w:val="Body"/>
                            </w:pPr>
                            <w:r>
                              <w:rPr>
                                <w:color w:val="414042"/>
                              </w:rPr>
                              <w:t>Namendae occum suntem quos consequi doluptati res derum rem sinimusanis aut offici arumquibus mo illorep tatendant rehent</w:t>
                            </w:r>
                            <w:r>
                              <w:rPr>
                                <w:color w:val="414042"/>
                                <w:spacing w:val="-5"/>
                              </w:rPr>
                              <w:t xml:space="preserve"> </w:t>
                            </w:r>
                            <w:r>
                              <w:rPr>
                                <w:color w:val="414042"/>
                              </w:rPr>
                              <w:t>eum</w:t>
                            </w:r>
                            <w:r>
                              <w:rPr>
                                <w:color w:val="414042"/>
                                <w:spacing w:val="-5"/>
                              </w:rPr>
                              <w:t xml:space="preserve"> </w:t>
                            </w:r>
                            <w:r>
                              <w:rPr>
                                <w:color w:val="414042"/>
                              </w:rPr>
                              <w:t>dolorib</w:t>
                            </w:r>
                            <w:r>
                              <w:rPr>
                                <w:color w:val="414042"/>
                                <w:spacing w:val="-5"/>
                              </w:rPr>
                              <w:t xml:space="preserve"> </w:t>
                            </w:r>
                            <w:r>
                              <w:rPr>
                                <w:color w:val="414042"/>
                              </w:rPr>
                              <w:t>usdanit</w:t>
                            </w:r>
                            <w:r>
                              <w:rPr>
                                <w:color w:val="414042"/>
                                <w:spacing w:val="-5"/>
                              </w:rPr>
                              <w:t xml:space="preserve"> </w:t>
                            </w:r>
                            <w:r>
                              <w:rPr>
                                <w:color w:val="414042"/>
                              </w:rPr>
                              <w:t>ut</w:t>
                            </w:r>
                            <w:r>
                              <w:rPr>
                                <w:color w:val="414042"/>
                                <w:spacing w:val="-5"/>
                              </w:rPr>
                              <w:t xml:space="preserve"> </w:t>
                            </w:r>
                            <w:r>
                              <w:rPr>
                                <w:color w:val="414042"/>
                              </w:rPr>
                              <w:t>mo</w:t>
                            </w:r>
                            <w:r>
                              <w:rPr>
                                <w:color w:val="414042"/>
                                <w:spacing w:val="-5"/>
                              </w:rPr>
                              <w:t xml:space="preserve"> </w:t>
                            </w:r>
                            <w:r>
                              <w:rPr>
                                <w:color w:val="414042"/>
                              </w:rPr>
                              <w:t>tem</w:t>
                            </w:r>
                            <w:r>
                              <w:rPr>
                                <w:color w:val="414042"/>
                                <w:spacing w:val="-5"/>
                              </w:rPr>
                              <w:t xml:space="preserve"> </w:t>
                            </w:r>
                            <w:r>
                              <w:rPr>
                                <w:color w:val="414042"/>
                              </w:rPr>
                              <w:t>ea</w:t>
                            </w:r>
                            <w:r>
                              <w:rPr>
                                <w:color w:val="414042"/>
                                <w:spacing w:val="-5"/>
                              </w:rPr>
                              <w:t xml:space="preserve"> </w:t>
                            </w:r>
                            <w:r>
                              <w:rPr>
                                <w:color w:val="414042"/>
                              </w:rPr>
                              <w:t>exerum</w:t>
                            </w:r>
                            <w:r>
                              <w:rPr>
                                <w:color w:val="414042"/>
                                <w:spacing w:val="-5"/>
                              </w:rPr>
                              <w:t xml:space="preserve"> </w:t>
                            </w:r>
                            <w:r>
                              <w:rPr>
                                <w:color w:val="414042"/>
                              </w:rPr>
                              <w:t>quiassequam rehent ium, temoloritis eum qui rese vero expernatur aut quas quiae paria debistium hil eossimus, us mo illorep tatendant officia cust quas acculpa.</w:t>
                            </w:r>
                          </w:p>
                          <w:p w14:paraId="11B81597" w14:textId="77777777" w:rsidR="00AA1DFE" w:rsidRDefault="00AA1DFE" w:rsidP="00AA1DFE">
                            <w:pPr>
                              <w:pStyle w:val="Body"/>
                            </w:pPr>
                            <w:r>
                              <w:rPr>
                                <w:color w:val="414042"/>
                              </w:rPr>
                              <w:t>quiatis pernam sanda nullita et eos et ipsa sim arcid qui</w:t>
                            </w:r>
                            <w:r>
                              <w:rPr>
                                <w:color w:val="414042"/>
                                <w:spacing w:val="-3"/>
                              </w:rPr>
                              <w:t xml:space="preserve"> </w:t>
                            </w:r>
                            <w:r>
                              <w:rPr>
                                <w:color w:val="414042"/>
                              </w:rPr>
                              <w:t>volupta</w:t>
                            </w:r>
                            <w:r>
                              <w:rPr>
                                <w:color w:val="414042"/>
                                <w:spacing w:val="-3"/>
                              </w:rPr>
                              <w:t xml:space="preserve"> </w:t>
                            </w:r>
                            <w:r>
                              <w:rPr>
                                <w:color w:val="414042"/>
                              </w:rPr>
                              <w:t>voluptatur</w:t>
                            </w:r>
                            <w:r>
                              <w:rPr>
                                <w:color w:val="414042"/>
                                <w:spacing w:val="-3"/>
                              </w:rPr>
                              <w:t xml:space="preserve"> </w:t>
                            </w:r>
                            <w:r>
                              <w:rPr>
                                <w:color w:val="414042"/>
                              </w:rPr>
                              <w:t>sant</w:t>
                            </w:r>
                            <w:r>
                              <w:rPr>
                                <w:color w:val="414042"/>
                                <w:spacing w:val="-3"/>
                              </w:rPr>
                              <w:t xml:space="preserve"> </w:t>
                            </w:r>
                            <w:r>
                              <w:rPr>
                                <w:color w:val="414042"/>
                              </w:rPr>
                              <w:t>volo</w:t>
                            </w:r>
                            <w:r>
                              <w:rPr>
                                <w:color w:val="414042"/>
                                <w:spacing w:val="-3"/>
                              </w:rPr>
                              <w:t xml:space="preserve"> </w:t>
                            </w:r>
                            <w:r>
                              <w:rPr>
                                <w:color w:val="414042"/>
                              </w:rPr>
                              <w:t>cusciis</w:t>
                            </w:r>
                            <w:r>
                              <w:rPr>
                                <w:color w:val="414042"/>
                                <w:spacing w:val="-3"/>
                              </w:rPr>
                              <w:t xml:space="preserve"> </w:t>
                            </w:r>
                            <w:r>
                              <w:rPr>
                                <w:color w:val="414042"/>
                              </w:rPr>
                              <w:t>sant,</w:t>
                            </w:r>
                            <w:r>
                              <w:rPr>
                                <w:color w:val="414042"/>
                                <w:spacing w:val="-3"/>
                              </w:rPr>
                              <w:t xml:space="preserve"> </w:t>
                            </w:r>
                            <w:r>
                              <w:rPr>
                                <w:color w:val="414042"/>
                              </w:rPr>
                              <w:t>atium</w:t>
                            </w:r>
                            <w:r>
                              <w:rPr>
                                <w:color w:val="414042"/>
                                <w:spacing w:val="-3"/>
                              </w:rPr>
                              <w:t xml:space="preserve"> </w:t>
                            </w:r>
                            <w:r>
                              <w:rPr>
                                <w:color w:val="414042"/>
                              </w:rPr>
                              <w:t>ut</w:t>
                            </w:r>
                            <w:r>
                              <w:rPr>
                                <w:color w:val="414042"/>
                                <w:spacing w:val="-3"/>
                              </w:rPr>
                              <w:t xml:space="preserve"> </w:t>
                            </w:r>
                            <w:r>
                              <w:rPr>
                                <w:color w:val="414042"/>
                              </w:rPr>
                              <w:t>venimped ut earchil iquatent faccationse pelis aut re veribus eum enientis alique ipsapediost, quasped quis molore nullite des rest, quaeper sperovi ducipic aborum illaces earit as nonseque etur?</w:t>
                            </w:r>
                          </w:p>
                          <w:p w14:paraId="5E20F46E" w14:textId="77777777" w:rsidR="00AA1DFE" w:rsidRDefault="00AA1DFE" w:rsidP="00AA1DFE">
                            <w:pPr>
                              <w:pStyle w:val="Body"/>
                            </w:pPr>
                            <w:r>
                              <w:rPr>
                                <w:color w:val="414042"/>
                              </w:rPr>
                              <w:t>Ta vellent incidunt poreriam earcium aut qui as utem. Bis re versperum que ereptas por si am doloreiciant aut molorem aut</w:t>
                            </w:r>
                            <w:r>
                              <w:rPr>
                                <w:color w:val="414042"/>
                                <w:spacing w:val="-4"/>
                              </w:rPr>
                              <w:t xml:space="preserve"> </w:t>
                            </w:r>
                            <w:r>
                              <w:rPr>
                                <w:color w:val="414042"/>
                              </w:rPr>
                              <w:t>occab</w:t>
                            </w:r>
                            <w:r>
                              <w:rPr>
                                <w:color w:val="414042"/>
                                <w:spacing w:val="-4"/>
                              </w:rPr>
                              <w:t xml:space="preserve"> </w:t>
                            </w:r>
                            <w:r>
                              <w:rPr>
                                <w:color w:val="414042"/>
                              </w:rPr>
                              <w:t>ipsunto</w:t>
                            </w:r>
                            <w:r>
                              <w:rPr>
                                <w:color w:val="414042"/>
                                <w:spacing w:val="-4"/>
                              </w:rPr>
                              <w:t xml:space="preserve"> </w:t>
                            </w:r>
                            <w:r>
                              <w:rPr>
                                <w:color w:val="414042"/>
                              </w:rPr>
                              <w:t>erum</w:t>
                            </w:r>
                            <w:r>
                              <w:rPr>
                                <w:color w:val="414042"/>
                                <w:spacing w:val="-4"/>
                              </w:rPr>
                              <w:t xml:space="preserve"> </w:t>
                            </w:r>
                            <w:r>
                              <w:rPr>
                                <w:color w:val="414042"/>
                              </w:rPr>
                              <w:t>aut</w:t>
                            </w:r>
                            <w:r>
                              <w:rPr>
                                <w:color w:val="414042"/>
                                <w:spacing w:val="-4"/>
                              </w:rPr>
                              <w:t xml:space="preserve"> </w:t>
                            </w:r>
                            <w:r>
                              <w:rPr>
                                <w:color w:val="414042"/>
                              </w:rPr>
                              <w:t>as</w:t>
                            </w:r>
                            <w:r>
                              <w:rPr>
                                <w:color w:val="414042"/>
                                <w:spacing w:val="-4"/>
                              </w:rPr>
                              <w:t xml:space="preserve"> </w:t>
                            </w:r>
                            <w:r>
                              <w:rPr>
                                <w:color w:val="414042"/>
                              </w:rPr>
                              <w:t>eatias</w:t>
                            </w:r>
                            <w:r>
                              <w:rPr>
                                <w:color w:val="414042"/>
                                <w:spacing w:val="-4"/>
                              </w:rPr>
                              <w:t xml:space="preserve"> </w:t>
                            </w:r>
                            <w:r>
                              <w:rPr>
                                <w:color w:val="414042"/>
                              </w:rPr>
                              <w:t>intius</w:t>
                            </w:r>
                            <w:r>
                              <w:rPr>
                                <w:color w:val="414042"/>
                                <w:spacing w:val="-4"/>
                              </w:rPr>
                              <w:t xml:space="preserve"> </w:t>
                            </w:r>
                            <w:r>
                              <w:rPr>
                                <w:color w:val="414042"/>
                              </w:rPr>
                              <w:t>arum</w:t>
                            </w:r>
                            <w:r>
                              <w:rPr>
                                <w:color w:val="414042"/>
                                <w:spacing w:val="-4"/>
                              </w:rPr>
                              <w:t xml:space="preserve"> </w:t>
                            </w:r>
                            <w:r>
                              <w:rPr>
                                <w:color w:val="414042"/>
                              </w:rPr>
                              <w:t>qui</w:t>
                            </w:r>
                            <w:r>
                              <w:rPr>
                                <w:color w:val="414042"/>
                                <w:spacing w:val="-4"/>
                              </w:rPr>
                              <w:t xml:space="preserve"> </w:t>
                            </w:r>
                            <w:r>
                              <w:rPr>
                                <w:color w:val="414042"/>
                              </w:rPr>
                              <w:t>dolorpo.</w:t>
                            </w:r>
                          </w:p>
                          <w:p w14:paraId="314E111B" w14:textId="77777777" w:rsidR="00CA530D" w:rsidRDefault="00AA1DFE" w:rsidP="00AA1DFE">
                            <w:pPr>
                              <w:pStyle w:val="Body"/>
                              <w:rPr>
                                <w:color w:val="414042"/>
                              </w:rPr>
                            </w:pPr>
                            <w:r>
                              <w:rPr>
                                <w:color w:val="414042"/>
                              </w:rPr>
                              <w:t>rumquatem</w:t>
                            </w:r>
                            <w:r>
                              <w:rPr>
                                <w:color w:val="414042"/>
                                <w:spacing w:val="-5"/>
                              </w:rPr>
                              <w:t xml:space="preserve"> </w:t>
                            </w:r>
                            <w:r>
                              <w:rPr>
                                <w:color w:val="414042"/>
                              </w:rPr>
                              <w:t>cum</w:t>
                            </w:r>
                            <w:r>
                              <w:rPr>
                                <w:color w:val="414042"/>
                                <w:spacing w:val="-5"/>
                              </w:rPr>
                              <w:t xml:space="preserve"> </w:t>
                            </w:r>
                            <w:r>
                              <w:rPr>
                                <w:color w:val="414042"/>
                              </w:rPr>
                              <w:t>archiciumquo</w:t>
                            </w:r>
                            <w:r>
                              <w:rPr>
                                <w:color w:val="414042"/>
                                <w:spacing w:val="-5"/>
                              </w:rPr>
                              <w:t xml:space="preserve"> </w:t>
                            </w:r>
                            <w:r>
                              <w:rPr>
                                <w:color w:val="414042"/>
                              </w:rPr>
                              <w:t>voloribus,</w:t>
                            </w:r>
                            <w:r>
                              <w:rPr>
                                <w:color w:val="414042"/>
                                <w:spacing w:val="-5"/>
                              </w:rPr>
                              <w:t xml:space="preserve"> </w:t>
                            </w:r>
                            <w:r>
                              <w:rPr>
                                <w:color w:val="414042"/>
                              </w:rPr>
                              <w:t>aut</w:t>
                            </w:r>
                            <w:r>
                              <w:rPr>
                                <w:color w:val="414042"/>
                                <w:spacing w:val="-5"/>
                              </w:rPr>
                              <w:t xml:space="preserve"> </w:t>
                            </w:r>
                            <w:r>
                              <w:rPr>
                                <w:color w:val="414042"/>
                              </w:rPr>
                              <w:t>delit</w:t>
                            </w:r>
                            <w:r>
                              <w:rPr>
                                <w:color w:val="414042"/>
                                <w:spacing w:val="-5"/>
                              </w:rPr>
                              <w:t xml:space="preserve"> </w:t>
                            </w:r>
                            <w:r>
                              <w:rPr>
                                <w:color w:val="414042"/>
                              </w:rPr>
                              <w:t>et</w:t>
                            </w:r>
                            <w:r>
                              <w:rPr>
                                <w:color w:val="414042"/>
                                <w:spacing w:val="-5"/>
                              </w:rPr>
                              <w:t xml:space="preserve"> </w:t>
                            </w:r>
                            <w:r>
                              <w:rPr>
                                <w:color w:val="414042"/>
                              </w:rPr>
                              <w:t>venimpos adis niae lab illam voloreceped mo quam velique volland ernatemquia</w:t>
                            </w:r>
                            <w:r>
                              <w:rPr>
                                <w:color w:val="414042"/>
                                <w:spacing w:val="-5"/>
                              </w:rPr>
                              <w:t xml:space="preserve"> </w:t>
                            </w:r>
                            <w:r>
                              <w:rPr>
                                <w:color w:val="414042"/>
                              </w:rPr>
                              <w:t>sequi</w:t>
                            </w:r>
                            <w:r>
                              <w:rPr>
                                <w:color w:val="414042"/>
                                <w:spacing w:val="-5"/>
                              </w:rPr>
                              <w:t xml:space="preserve"> </w:t>
                            </w:r>
                            <w:r>
                              <w:rPr>
                                <w:color w:val="414042"/>
                              </w:rPr>
                              <w:t>dent</w:t>
                            </w:r>
                            <w:r>
                              <w:rPr>
                                <w:color w:val="414042"/>
                                <w:spacing w:val="-5"/>
                              </w:rPr>
                              <w:t xml:space="preserve"> </w:t>
                            </w:r>
                            <w:r>
                              <w:rPr>
                                <w:color w:val="414042"/>
                              </w:rPr>
                              <w:t>el</w:t>
                            </w:r>
                            <w:r>
                              <w:rPr>
                                <w:color w:val="414042"/>
                                <w:spacing w:val="-5"/>
                              </w:rPr>
                              <w:t xml:space="preserve"> </w:t>
                            </w:r>
                            <w:r>
                              <w:rPr>
                                <w:color w:val="414042"/>
                              </w:rPr>
                              <w:t>iuntium</w:t>
                            </w:r>
                            <w:r>
                              <w:rPr>
                                <w:color w:val="414042"/>
                                <w:spacing w:val="-5"/>
                              </w:rPr>
                              <w:t xml:space="preserve"> </w:t>
                            </w:r>
                            <w:r>
                              <w:rPr>
                                <w:color w:val="414042"/>
                              </w:rPr>
                              <w:t>esed</w:t>
                            </w:r>
                            <w:r>
                              <w:rPr>
                                <w:color w:val="414042"/>
                                <w:spacing w:val="-5"/>
                              </w:rPr>
                              <w:t xml:space="preserve"> </w:t>
                            </w:r>
                            <w:r>
                              <w:rPr>
                                <w:color w:val="414042"/>
                              </w:rPr>
                              <w:t>ullaborrum</w:t>
                            </w:r>
                            <w:r>
                              <w:rPr>
                                <w:color w:val="414042"/>
                                <w:spacing w:val="-5"/>
                              </w:rPr>
                              <w:t xml:space="preserve"> </w:t>
                            </w:r>
                            <w:r>
                              <w:rPr>
                                <w:color w:val="414042"/>
                              </w:rPr>
                              <w:t>fugia</w:t>
                            </w:r>
                            <w:r>
                              <w:rPr>
                                <w:color w:val="414042"/>
                                <w:spacing w:val="-5"/>
                              </w:rPr>
                              <w:t xml:space="preserve"> </w:t>
                            </w:r>
                            <w:r>
                              <w:rPr>
                                <w:color w:val="414042"/>
                              </w:rPr>
                              <w:t>sintet audi volo que nim ipid este parum se volores equibusanis pe moditatur?</w:t>
                            </w:r>
                            <w:r>
                              <w:rPr>
                                <w:color w:val="414042"/>
                                <w:spacing w:val="-3"/>
                              </w:rPr>
                              <w:t xml:space="preserve"> </w:t>
                            </w:r>
                            <w:r>
                              <w:rPr>
                                <w:color w:val="414042"/>
                              </w:rPr>
                              <w:t>Andelles</w:t>
                            </w:r>
                            <w:r>
                              <w:rPr>
                                <w:color w:val="414042"/>
                                <w:spacing w:val="-3"/>
                              </w:rPr>
                              <w:t xml:space="preserve"> </w:t>
                            </w:r>
                            <w:r>
                              <w:rPr>
                                <w:color w:val="414042"/>
                              </w:rPr>
                              <w:t>magnatempor</w:t>
                            </w:r>
                            <w:r>
                              <w:rPr>
                                <w:color w:val="414042"/>
                                <w:spacing w:val="-3"/>
                              </w:rPr>
                              <w:t xml:space="preserve"> </w:t>
                            </w:r>
                            <w:r>
                              <w:rPr>
                                <w:color w:val="414042"/>
                              </w:rPr>
                              <w:t>reicimil</w:t>
                            </w:r>
                            <w:r>
                              <w:rPr>
                                <w:color w:val="414042"/>
                                <w:spacing w:val="-3"/>
                              </w:rPr>
                              <w:t xml:space="preserve"> </w:t>
                            </w:r>
                            <w:r>
                              <w:rPr>
                                <w:color w:val="414042"/>
                              </w:rPr>
                              <w:t>ilia</w:t>
                            </w:r>
                            <w:r>
                              <w:rPr>
                                <w:color w:val="414042"/>
                                <w:spacing w:val="-3"/>
                              </w:rPr>
                              <w:t xml:space="preserve"> </w:t>
                            </w:r>
                            <w:r>
                              <w:rPr>
                                <w:color w:val="414042"/>
                              </w:rPr>
                              <w:t>discienis</w:t>
                            </w:r>
                            <w:r>
                              <w:rPr>
                                <w:color w:val="414042"/>
                                <w:spacing w:val="-3"/>
                              </w:rPr>
                              <w:t xml:space="preserve"> </w:t>
                            </w:r>
                            <w:r>
                              <w:rPr>
                                <w:color w:val="414042"/>
                              </w:rPr>
                              <w:t>as</w:t>
                            </w:r>
                            <w:r>
                              <w:rPr>
                                <w:color w:val="414042"/>
                                <w:spacing w:val="-3"/>
                              </w:rPr>
                              <w:t xml:space="preserve"> </w:t>
                            </w:r>
                            <w:r>
                              <w:rPr>
                                <w:color w:val="414042"/>
                              </w:rPr>
                              <w:t>esed quam aceraeptaqui officiis doluptas dolor ad ut fugiam, que doluptatus et aspel magni que destorerrore.</w:t>
                            </w:r>
                          </w:p>
                          <w:p w14:paraId="1AF2F6ED" w14:textId="77777777" w:rsidR="00AA1DFE" w:rsidRDefault="00AA1DFE" w:rsidP="00AA1DFE">
                            <w:pPr>
                              <w:pStyle w:val="Body"/>
                            </w:pPr>
                            <w:r>
                              <w:rPr>
                                <w:color w:val="414042"/>
                              </w:rPr>
                              <w:t>quiae paria debistium hil eossimus, us mo illorep tatendant officia cust quas acculpa.</w:t>
                            </w:r>
                          </w:p>
                          <w:p w14:paraId="75F7ABD3" w14:textId="77777777" w:rsidR="00AA1DFE" w:rsidRDefault="00AA1DFE" w:rsidP="00AA1DFE">
                            <w:pPr>
                              <w:pStyle w:val="Body"/>
                            </w:pPr>
                            <w:r>
                              <w:rPr>
                                <w:color w:val="414042"/>
                              </w:rPr>
                              <w:t>quiatis pernam sanda nullita et eos et ipsa sim arcid qui</w:t>
                            </w:r>
                            <w:r>
                              <w:rPr>
                                <w:color w:val="414042"/>
                                <w:spacing w:val="-3"/>
                              </w:rPr>
                              <w:t xml:space="preserve"> </w:t>
                            </w:r>
                            <w:r>
                              <w:rPr>
                                <w:color w:val="414042"/>
                              </w:rPr>
                              <w:t>volupta</w:t>
                            </w:r>
                            <w:r>
                              <w:rPr>
                                <w:color w:val="414042"/>
                                <w:spacing w:val="-3"/>
                              </w:rPr>
                              <w:t xml:space="preserve"> </w:t>
                            </w:r>
                            <w:r>
                              <w:rPr>
                                <w:color w:val="414042"/>
                              </w:rPr>
                              <w:t>voluptatur</w:t>
                            </w:r>
                            <w:r>
                              <w:rPr>
                                <w:color w:val="414042"/>
                                <w:spacing w:val="-3"/>
                              </w:rPr>
                              <w:t xml:space="preserve"> </w:t>
                            </w:r>
                            <w:r>
                              <w:rPr>
                                <w:color w:val="414042"/>
                              </w:rPr>
                              <w:t>sant</w:t>
                            </w:r>
                            <w:r>
                              <w:rPr>
                                <w:color w:val="414042"/>
                                <w:spacing w:val="-3"/>
                              </w:rPr>
                              <w:t xml:space="preserve"> </w:t>
                            </w:r>
                            <w:r>
                              <w:rPr>
                                <w:color w:val="414042"/>
                              </w:rPr>
                              <w:t>volo</w:t>
                            </w:r>
                            <w:r>
                              <w:rPr>
                                <w:color w:val="414042"/>
                                <w:spacing w:val="-3"/>
                              </w:rPr>
                              <w:t xml:space="preserve"> </w:t>
                            </w:r>
                            <w:r>
                              <w:rPr>
                                <w:color w:val="414042"/>
                              </w:rPr>
                              <w:t>cusciis</w:t>
                            </w:r>
                            <w:r>
                              <w:rPr>
                                <w:color w:val="414042"/>
                                <w:spacing w:val="-3"/>
                              </w:rPr>
                              <w:t xml:space="preserve"> </w:t>
                            </w:r>
                            <w:r>
                              <w:rPr>
                                <w:color w:val="414042"/>
                              </w:rPr>
                              <w:t>sant,</w:t>
                            </w:r>
                            <w:r>
                              <w:rPr>
                                <w:color w:val="414042"/>
                                <w:spacing w:val="-3"/>
                              </w:rPr>
                              <w:t xml:space="preserve"> </w:t>
                            </w:r>
                            <w:r>
                              <w:rPr>
                                <w:color w:val="414042"/>
                              </w:rPr>
                              <w:t>atium</w:t>
                            </w:r>
                            <w:r>
                              <w:rPr>
                                <w:color w:val="414042"/>
                                <w:spacing w:val="-3"/>
                              </w:rPr>
                              <w:t xml:space="preserve"> </w:t>
                            </w:r>
                            <w:r>
                              <w:rPr>
                                <w:color w:val="414042"/>
                              </w:rPr>
                              <w:t>ut</w:t>
                            </w:r>
                            <w:r>
                              <w:rPr>
                                <w:color w:val="414042"/>
                                <w:spacing w:val="-3"/>
                              </w:rPr>
                              <w:t xml:space="preserve"> </w:t>
                            </w:r>
                            <w:r>
                              <w:rPr>
                                <w:color w:val="414042"/>
                              </w:rPr>
                              <w:t>venimped ut earchil iquatent faccationse pelis aut re veribus eum enientis alique ipsapediost, quasped quis molore nullite des rest, quaeper sperovi ducipic aborum illaces earit as nonseque etur?</w:t>
                            </w:r>
                          </w:p>
                          <w:p w14:paraId="3987B3AA" w14:textId="77777777" w:rsidR="00AA1DFE" w:rsidRDefault="00AA1DFE" w:rsidP="00AA1DFE">
                            <w:pPr>
                              <w:pStyle w:val="Body"/>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8DC21" id="Text Box 83" o:spid="_x0000_s1070" type="#_x0000_t202" style="position:absolute;margin-left:-.75pt;margin-top:11.25pt;width:252pt;height:707.2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" filled="f" stroked="f" strokeweight=".5pt">
                <v:textbox style="mso-next-textbox:#Text Box 84" inset="0,0,0,0">
                  <w:txbxContent>
                    <w:p w14:paraId="2D37CD4E" w14:textId="77777777" w:rsidR="00CA530D" w:rsidRDefault="00CA530D" w:rsidP="00AA1DFE">
                      <w:pPr>
                        <w:pStyle w:val="BodySubhead"/>
                      </w:pPr>
                      <w:r>
                        <w:t>EPELIBE</w:t>
                      </w:r>
                      <w:r>
                        <w:rPr>
                          <w:spacing w:val="10"/>
                        </w:rPr>
                        <w:t xml:space="preserve"> </w:t>
                      </w:r>
                      <w:r>
                        <w:t>ARUMQUOD</w:t>
                      </w:r>
                      <w:r>
                        <w:rPr>
                          <w:spacing w:val="11"/>
                        </w:rPr>
                        <w:t xml:space="preserve"> </w:t>
                      </w:r>
                      <w:r>
                        <w:t>EXPERRUNT</w:t>
                      </w:r>
                      <w:r>
                        <w:rPr>
                          <w:spacing w:val="11"/>
                        </w:rPr>
                        <w:t xml:space="preserve"> </w:t>
                      </w:r>
                      <w:r>
                        <w:t>ET</w:t>
                      </w:r>
                      <w:r>
                        <w:rPr>
                          <w:spacing w:val="11"/>
                        </w:rPr>
                        <w:t xml:space="preserve"> </w:t>
                      </w:r>
                      <w:r>
                        <w:t>ERI</w:t>
                      </w:r>
                      <w:r>
                        <w:rPr>
                          <w:spacing w:val="11"/>
                        </w:rPr>
                        <w:t xml:space="preserve"> </w:t>
                      </w:r>
                      <w:r>
                        <w:rPr>
                          <w:spacing w:val="-4"/>
                        </w:rPr>
                        <w:t>ARUN</w:t>
                      </w:r>
                    </w:p>
                    <w:p w14:paraId="50CC001A" w14:textId="77777777" w:rsidR="00CA530D" w:rsidRDefault="00CA530D" w:rsidP="00CA530D">
                      <w:pPr>
                        <w:pStyle w:val="Body"/>
                      </w:pPr>
                      <w:r>
                        <w:rPr>
                          <w:color w:val="414042"/>
                        </w:rPr>
                        <w:t>Namendae occum suntem quos consequi doluptati res derum rem sinimusanis aut offici arumquibus mo illorep tatendant rehent</w:t>
                      </w:r>
                      <w:r>
                        <w:rPr>
                          <w:color w:val="414042"/>
                          <w:spacing w:val="-5"/>
                        </w:rPr>
                        <w:t xml:space="preserve"> </w:t>
                      </w:r>
                      <w:r>
                        <w:rPr>
                          <w:color w:val="414042"/>
                        </w:rPr>
                        <w:t>eum</w:t>
                      </w:r>
                      <w:r>
                        <w:rPr>
                          <w:color w:val="414042"/>
                          <w:spacing w:val="-5"/>
                        </w:rPr>
                        <w:t xml:space="preserve"> </w:t>
                      </w:r>
                      <w:r>
                        <w:rPr>
                          <w:color w:val="414042"/>
                        </w:rPr>
                        <w:t>dolorib</w:t>
                      </w:r>
                      <w:r>
                        <w:rPr>
                          <w:color w:val="414042"/>
                          <w:spacing w:val="-5"/>
                        </w:rPr>
                        <w:t xml:space="preserve"> </w:t>
                      </w:r>
                      <w:r>
                        <w:rPr>
                          <w:color w:val="414042"/>
                        </w:rPr>
                        <w:t>usdanit</w:t>
                      </w:r>
                      <w:r>
                        <w:rPr>
                          <w:color w:val="414042"/>
                          <w:spacing w:val="-5"/>
                        </w:rPr>
                        <w:t xml:space="preserve"> </w:t>
                      </w:r>
                      <w:r>
                        <w:rPr>
                          <w:color w:val="414042"/>
                        </w:rPr>
                        <w:t>ut</w:t>
                      </w:r>
                      <w:r>
                        <w:rPr>
                          <w:color w:val="414042"/>
                          <w:spacing w:val="-5"/>
                        </w:rPr>
                        <w:t xml:space="preserve"> </w:t>
                      </w:r>
                      <w:r>
                        <w:rPr>
                          <w:color w:val="414042"/>
                        </w:rPr>
                        <w:t>mo</w:t>
                      </w:r>
                      <w:r>
                        <w:rPr>
                          <w:color w:val="414042"/>
                          <w:spacing w:val="-5"/>
                        </w:rPr>
                        <w:t xml:space="preserve"> </w:t>
                      </w:r>
                      <w:r>
                        <w:rPr>
                          <w:color w:val="414042"/>
                        </w:rPr>
                        <w:t>tem</w:t>
                      </w:r>
                      <w:r>
                        <w:rPr>
                          <w:color w:val="414042"/>
                          <w:spacing w:val="-5"/>
                        </w:rPr>
                        <w:t xml:space="preserve"> </w:t>
                      </w:r>
                      <w:r>
                        <w:rPr>
                          <w:color w:val="414042"/>
                        </w:rPr>
                        <w:t>ea</w:t>
                      </w:r>
                      <w:r>
                        <w:rPr>
                          <w:color w:val="414042"/>
                          <w:spacing w:val="-5"/>
                        </w:rPr>
                        <w:t xml:space="preserve"> </w:t>
                      </w:r>
                      <w:r>
                        <w:rPr>
                          <w:color w:val="414042"/>
                        </w:rPr>
                        <w:t>exerum</w:t>
                      </w:r>
                      <w:r>
                        <w:rPr>
                          <w:color w:val="414042"/>
                          <w:spacing w:val="-5"/>
                        </w:rPr>
                        <w:t xml:space="preserve"> </w:t>
                      </w:r>
                      <w:r>
                        <w:rPr>
                          <w:color w:val="414042"/>
                        </w:rPr>
                        <w:t>quiassequam rehent ium, temoloritis eum qui rese vero expernatur aut quas quiae paria debistium hil eossimus, officia cust quas acculpa doloriorum aditatectio ipidessincid quatemo lestet dolum quaeper sperovi ducipic aborum illaces earit as nonseque etur?</w:t>
                      </w:r>
                    </w:p>
                    <w:p w14:paraId="3D2CCC53" w14:textId="77777777" w:rsidR="00CA530D" w:rsidRDefault="00CA530D" w:rsidP="00CA530D">
                      <w:pPr>
                        <w:pStyle w:val="Body"/>
                      </w:pPr>
                      <w:r>
                        <w:rPr>
                          <w:color w:val="414042"/>
                        </w:rPr>
                        <w:t>Ta vellent incidunt poreriam earcium aut qui as utem. Bis re versperum que ereptas por si am doloreiciant aut molorem aut</w:t>
                      </w:r>
                      <w:r>
                        <w:rPr>
                          <w:color w:val="414042"/>
                          <w:spacing w:val="-4"/>
                        </w:rPr>
                        <w:t xml:space="preserve"> </w:t>
                      </w:r>
                      <w:r>
                        <w:rPr>
                          <w:color w:val="414042"/>
                        </w:rPr>
                        <w:t>occab</w:t>
                      </w:r>
                      <w:r>
                        <w:rPr>
                          <w:color w:val="414042"/>
                          <w:spacing w:val="-4"/>
                        </w:rPr>
                        <w:t xml:space="preserve"> </w:t>
                      </w:r>
                      <w:r>
                        <w:rPr>
                          <w:color w:val="414042"/>
                        </w:rPr>
                        <w:t>ipsunto</w:t>
                      </w:r>
                      <w:r>
                        <w:rPr>
                          <w:color w:val="414042"/>
                          <w:spacing w:val="-4"/>
                        </w:rPr>
                        <w:t xml:space="preserve"> </w:t>
                      </w:r>
                      <w:r>
                        <w:rPr>
                          <w:color w:val="414042"/>
                        </w:rPr>
                        <w:t>erum</w:t>
                      </w:r>
                      <w:r>
                        <w:rPr>
                          <w:color w:val="414042"/>
                          <w:spacing w:val="-4"/>
                        </w:rPr>
                        <w:t xml:space="preserve"> </w:t>
                      </w:r>
                      <w:r>
                        <w:rPr>
                          <w:color w:val="414042"/>
                        </w:rPr>
                        <w:t>aut</w:t>
                      </w:r>
                      <w:r>
                        <w:rPr>
                          <w:color w:val="414042"/>
                          <w:spacing w:val="-4"/>
                        </w:rPr>
                        <w:t xml:space="preserve"> </w:t>
                      </w:r>
                      <w:r>
                        <w:rPr>
                          <w:color w:val="414042"/>
                        </w:rPr>
                        <w:t>as</w:t>
                      </w:r>
                      <w:r>
                        <w:rPr>
                          <w:color w:val="414042"/>
                          <w:spacing w:val="-4"/>
                        </w:rPr>
                        <w:t xml:space="preserve"> </w:t>
                      </w:r>
                      <w:r>
                        <w:rPr>
                          <w:color w:val="414042"/>
                        </w:rPr>
                        <w:t>eatias</w:t>
                      </w:r>
                      <w:r>
                        <w:rPr>
                          <w:color w:val="414042"/>
                          <w:spacing w:val="-4"/>
                        </w:rPr>
                        <w:t xml:space="preserve"> </w:t>
                      </w:r>
                      <w:r>
                        <w:rPr>
                          <w:color w:val="414042"/>
                        </w:rPr>
                        <w:t>intius</w:t>
                      </w:r>
                      <w:r>
                        <w:rPr>
                          <w:color w:val="414042"/>
                          <w:spacing w:val="-4"/>
                        </w:rPr>
                        <w:t xml:space="preserve"> </w:t>
                      </w:r>
                      <w:r>
                        <w:rPr>
                          <w:color w:val="414042"/>
                        </w:rPr>
                        <w:t>arum</w:t>
                      </w:r>
                      <w:r>
                        <w:rPr>
                          <w:color w:val="414042"/>
                          <w:spacing w:val="-4"/>
                        </w:rPr>
                        <w:t xml:space="preserve"> </w:t>
                      </w:r>
                      <w:r>
                        <w:rPr>
                          <w:color w:val="414042"/>
                        </w:rPr>
                        <w:t>qui</w:t>
                      </w:r>
                      <w:r>
                        <w:rPr>
                          <w:color w:val="414042"/>
                          <w:spacing w:val="-4"/>
                        </w:rPr>
                        <w:t xml:space="preserve"> </w:t>
                      </w:r>
                      <w:r>
                        <w:rPr>
                          <w:color w:val="414042"/>
                        </w:rPr>
                        <w:t>dolorpo</w:t>
                      </w:r>
                    </w:p>
                    <w:p w14:paraId="7AA74EAF" w14:textId="77777777" w:rsidR="00CA530D" w:rsidRDefault="00CA530D" w:rsidP="00CA530D">
                      <w:pPr>
                        <w:pStyle w:val="Body"/>
                      </w:pPr>
                      <w:r>
                        <w:rPr>
                          <w:color w:val="414042"/>
                        </w:rPr>
                        <w:t>rumquatem</w:t>
                      </w:r>
                      <w:r>
                        <w:rPr>
                          <w:color w:val="414042"/>
                          <w:spacing w:val="-5"/>
                        </w:rPr>
                        <w:t xml:space="preserve"> </w:t>
                      </w:r>
                      <w:r>
                        <w:rPr>
                          <w:color w:val="414042"/>
                        </w:rPr>
                        <w:t>cum</w:t>
                      </w:r>
                      <w:r>
                        <w:rPr>
                          <w:color w:val="414042"/>
                          <w:spacing w:val="-5"/>
                        </w:rPr>
                        <w:t xml:space="preserve"> </w:t>
                      </w:r>
                      <w:r>
                        <w:rPr>
                          <w:color w:val="414042"/>
                        </w:rPr>
                        <w:t>archiciumquo</w:t>
                      </w:r>
                      <w:r>
                        <w:rPr>
                          <w:color w:val="414042"/>
                          <w:spacing w:val="-5"/>
                        </w:rPr>
                        <w:t xml:space="preserve"> </w:t>
                      </w:r>
                      <w:r>
                        <w:rPr>
                          <w:color w:val="414042"/>
                        </w:rPr>
                        <w:t>voloribus,</w:t>
                      </w:r>
                      <w:r>
                        <w:rPr>
                          <w:color w:val="414042"/>
                          <w:spacing w:val="-5"/>
                        </w:rPr>
                        <w:t xml:space="preserve"> </w:t>
                      </w:r>
                      <w:r>
                        <w:rPr>
                          <w:color w:val="414042"/>
                        </w:rPr>
                        <w:t>aut</w:t>
                      </w:r>
                      <w:r>
                        <w:rPr>
                          <w:color w:val="414042"/>
                          <w:spacing w:val="-5"/>
                        </w:rPr>
                        <w:t xml:space="preserve"> </w:t>
                      </w:r>
                      <w:r>
                        <w:rPr>
                          <w:color w:val="414042"/>
                        </w:rPr>
                        <w:t>delit</w:t>
                      </w:r>
                      <w:r>
                        <w:rPr>
                          <w:color w:val="414042"/>
                          <w:spacing w:val="-5"/>
                        </w:rPr>
                        <w:t xml:space="preserve"> </w:t>
                      </w:r>
                      <w:r>
                        <w:rPr>
                          <w:color w:val="414042"/>
                        </w:rPr>
                        <w:t>et</w:t>
                      </w:r>
                      <w:r>
                        <w:rPr>
                          <w:color w:val="414042"/>
                          <w:spacing w:val="-5"/>
                        </w:rPr>
                        <w:t xml:space="preserve"> </w:t>
                      </w:r>
                      <w:r>
                        <w:rPr>
                          <w:color w:val="414042"/>
                        </w:rPr>
                        <w:t>venimpos adis niae lab illam voloreceped mo quam velique volland ernatemquia</w:t>
                      </w:r>
                      <w:r>
                        <w:rPr>
                          <w:color w:val="414042"/>
                          <w:spacing w:val="-5"/>
                        </w:rPr>
                        <w:t xml:space="preserve"> </w:t>
                      </w:r>
                      <w:r>
                        <w:rPr>
                          <w:color w:val="414042"/>
                        </w:rPr>
                        <w:t>sequi</w:t>
                      </w:r>
                      <w:r>
                        <w:rPr>
                          <w:color w:val="414042"/>
                          <w:spacing w:val="-5"/>
                        </w:rPr>
                        <w:t xml:space="preserve"> </w:t>
                      </w:r>
                      <w:r>
                        <w:rPr>
                          <w:color w:val="414042"/>
                        </w:rPr>
                        <w:t>dent</w:t>
                      </w:r>
                      <w:r>
                        <w:rPr>
                          <w:color w:val="414042"/>
                          <w:spacing w:val="-5"/>
                        </w:rPr>
                        <w:t xml:space="preserve"> </w:t>
                      </w:r>
                      <w:r>
                        <w:rPr>
                          <w:color w:val="414042"/>
                        </w:rPr>
                        <w:t>el</w:t>
                      </w:r>
                      <w:r>
                        <w:rPr>
                          <w:color w:val="414042"/>
                          <w:spacing w:val="-5"/>
                        </w:rPr>
                        <w:t xml:space="preserve"> </w:t>
                      </w:r>
                      <w:r>
                        <w:rPr>
                          <w:color w:val="414042"/>
                        </w:rPr>
                        <w:t>iuntium</w:t>
                      </w:r>
                      <w:r>
                        <w:rPr>
                          <w:color w:val="414042"/>
                          <w:spacing w:val="-5"/>
                        </w:rPr>
                        <w:t xml:space="preserve"> </w:t>
                      </w:r>
                      <w:r>
                        <w:rPr>
                          <w:color w:val="414042"/>
                        </w:rPr>
                        <w:t>esed</w:t>
                      </w:r>
                      <w:r>
                        <w:rPr>
                          <w:color w:val="414042"/>
                          <w:spacing w:val="-5"/>
                        </w:rPr>
                        <w:t xml:space="preserve"> </w:t>
                      </w:r>
                      <w:r>
                        <w:rPr>
                          <w:color w:val="414042"/>
                        </w:rPr>
                        <w:t>ullaborrum</w:t>
                      </w:r>
                      <w:r>
                        <w:rPr>
                          <w:color w:val="414042"/>
                          <w:spacing w:val="-5"/>
                        </w:rPr>
                        <w:t xml:space="preserve"> </w:t>
                      </w:r>
                      <w:r>
                        <w:rPr>
                          <w:color w:val="414042"/>
                        </w:rPr>
                        <w:t>fugia</w:t>
                      </w:r>
                      <w:r>
                        <w:rPr>
                          <w:color w:val="414042"/>
                          <w:spacing w:val="-5"/>
                        </w:rPr>
                        <w:t xml:space="preserve"> </w:t>
                      </w:r>
                      <w:r>
                        <w:rPr>
                          <w:color w:val="414042"/>
                        </w:rPr>
                        <w:t>sintet audi volo que nim ipid este parum se volores equibusanis pe moditatur?</w:t>
                      </w:r>
                      <w:r>
                        <w:rPr>
                          <w:color w:val="414042"/>
                          <w:spacing w:val="-3"/>
                        </w:rPr>
                        <w:t xml:space="preserve"> </w:t>
                      </w:r>
                      <w:r>
                        <w:rPr>
                          <w:color w:val="414042"/>
                        </w:rPr>
                        <w:t>Andelles</w:t>
                      </w:r>
                      <w:r>
                        <w:rPr>
                          <w:color w:val="414042"/>
                          <w:spacing w:val="-3"/>
                        </w:rPr>
                        <w:t xml:space="preserve"> </w:t>
                      </w:r>
                      <w:r>
                        <w:rPr>
                          <w:color w:val="414042"/>
                        </w:rPr>
                        <w:t>magnatempor</w:t>
                      </w:r>
                      <w:r>
                        <w:rPr>
                          <w:color w:val="414042"/>
                          <w:spacing w:val="-3"/>
                        </w:rPr>
                        <w:t xml:space="preserve"> </w:t>
                      </w:r>
                      <w:r>
                        <w:rPr>
                          <w:color w:val="414042"/>
                        </w:rPr>
                        <w:t>reicimil</w:t>
                      </w:r>
                      <w:r>
                        <w:rPr>
                          <w:color w:val="414042"/>
                          <w:spacing w:val="-3"/>
                        </w:rPr>
                        <w:t xml:space="preserve"> </w:t>
                      </w:r>
                      <w:r>
                        <w:rPr>
                          <w:color w:val="414042"/>
                        </w:rPr>
                        <w:t>ilia</w:t>
                      </w:r>
                      <w:r>
                        <w:rPr>
                          <w:color w:val="414042"/>
                          <w:spacing w:val="-3"/>
                        </w:rPr>
                        <w:t xml:space="preserve"> </w:t>
                      </w:r>
                      <w:r>
                        <w:rPr>
                          <w:color w:val="414042"/>
                        </w:rPr>
                        <w:t>discienis</w:t>
                      </w:r>
                      <w:r>
                        <w:rPr>
                          <w:color w:val="414042"/>
                          <w:spacing w:val="-3"/>
                        </w:rPr>
                        <w:t xml:space="preserve"> </w:t>
                      </w:r>
                      <w:r>
                        <w:rPr>
                          <w:color w:val="414042"/>
                        </w:rPr>
                        <w:t>as</w:t>
                      </w:r>
                      <w:r>
                        <w:rPr>
                          <w:color w:val="414042"/>
                          <w:spacing w:val="-3"/>
                        </w:rPr>
                        <w:t xml:space="preserve"> </w:t>
                      </w:r>
                      <w:r>
                        <w:rPr>
                          <w:color w:val="414042"/>
                        </w:rPr>
                        <w:t>esed quam aceraeptaqui officiis doluptas dolor ad ut fugiam, que doluptatus et aspel magni que destorerrore culpa imustio. Ut quatiunti od quasit fuga.</w:t>
                      </w:r>
                    </w:p>
                    <w:p w14:paraId="7F829B29" w14:textId="77777777" w:rsidR="00CA530D" w:rsidRDefault="00CA530D" w:rsidP="00AA1DFE">
                      <w:pPr>
                        <w:pStyle w:val="BodySubhead"/>
                      </w:pPr>
                      <w:r>
                        <w:t>NEQUIAM</w:t>
                      </w:r>
                      <w:r>
                        <w:rPr>
                          <w:spacing w:val="10"/>
                        </w:rPr>
                        <w:t xml:space="preserve"> </w:t>
                      </w:r>
                      <w:r>
                        <w:t>UT</w:t>
                      </w:r>
                      <w:r>
                        <w:rPr>
                          <w:spacing w:val="11"/>
                        </w:rPr>
                        <w:t xml:space="preserve"> </w:t>
                      </w:r>
                      <w:r>
                        <w:t>LICTO</w:t>
                      </w:r>
                      <w:r>
                        <w:rPr>
                          <w:spacing w:val="10"/>
                        </w:rPr>
                        <w:t xml:space="preserve"> </w:t>
                      </w:r>
                      <w:r>
                        <w:t>QUAMETUR</w:t>
                      </w:r>
                      <w:r>
                        <w:rPr>
                          <w:spacing w:val="11"/>
                        </w:rPr>
                        <w:t xml:space="preserve"> </w:t>
                      </w:r>
                      <w:r>
                        <w:rPr>
                          <w:spacing w:val="-2"/>
                        </w:rPr>
                        <w:t>SIMPORESSI</w:t>
                      </w:r>
                    </w:p>
                    <w:p w14:paraId="50878362" w14:textId="77777777" w:rsidR="00CA530D" w:rsidRDefault="00CA530D" w:rsidP="00CA530D">
                      <w:pPr>
                        <w:pStyle w:val="Body"/>
                      </w:pPr>
                      <w:r>
                        <w:rPr>
                          <w:color w:val="414042"/>
                        </w:rPr>
                        <w:t>Ra</w:t>
                      </w:r>
                      <w:r>
                        <w:rPr>
                          <w:color w:val="414042"/>
                          <w:spacing w:val="-3"/>
                        </w:rPr>
                        <w:t xml:space="preserve"> </w:t>
                      </w:r>
                      <w:r>
                        <w:rPr>
                          <w:color w:val="414042"/>
                        </w:rPr>
                        <w:t>voloriae</w:t>
                      </w:r>
                      <w:r>
                        <w:rPr>
                          <w:color w:val="414042"/>
                          <w:spacing w:val="-3"/>
                        </w:rPr>
                        <w:t xml:space="preserve"> </w:t>
                      </w:r>
                      <w:r>
                        <w:rPr>
                          <w:color w:val="414042"/>
                        </w:rPr>
                        <w:t>dio</w:t>
                      </w:r>
                      <w:r>
                        <w:rPr>
                          <w:color w:val="414042"/>
                          <w:spacing w:val="-3"/>
                        </w:rPr>
                        <w:t xml:space="preserve"> </w:t>
                      </w:r>
                      <w:r>
                        <w:rPr>
                          <w:color w:val="414042"/>
                        </w:rPr>
                        <w:t>officid</w:t>
                      </w:r>
                      <w:r>
                        <w:rPr>
                          <w:color w:val="414042"/>
                          <w:spacing w:val="-3"/>
                        </w:rPr>
                        <w:t xml:space="preserve"> </w:t>
                      </w:r>
                      <w:r>
                        <w:rPr>
                          <w:color w:val="414042"/>
                        </w:rPr>
                        <w:t>quam</w:t>
                      </w:r>
                      <w:r>
                        <w:rPr>
                          <w:color w:val="414042"/>
                          <w:spacing w:val="-3"/>
                        </w:rPr>
                        <w:t xml:space="preserve"> </w:t>
                      </w:r>
                      <w:r>
                        <w:rPr>
                          <w:color w:val="414042"/>
                        </w:rPr>
                        <w:t>est</w:t>
                      </w:r>
                      <w:r>
                        <w:rPr>
                          <w:color w:val="414042"/>
                          <w:spacing w:val="-3"/>
                        </w:rPr>
                        <w:t xml:space="preserve"> </w:t>
                      </w:r>
                      <w:r>
                        <w:rPr>
                          <w:color w:val="414042"/>
                        </w:rPr>
                        <w:t>qui</w:t>
                      </w:r>
                      <w:r>
                        <w:rPr>
                          <w:color w:val="414042"/>
                          <w:spacing w:val="-3"/>
                        </w:rPr>
                        <w:t xml:space="preserve"> </w:t>
                      </w:r>
                      <w:r>
                        <w:rPr>
                          <w:color w:val="414042"/>
                        </w:rPr>
                        <w:t>tes</w:t>
                      </w:r>
                      <w:r>
                        <w:rPr>
                          <w:color w:val="414042"/>
                          <w:spacing w:val="-3"/>
                        </w:rPr>
                        <w:t xml:space="preserve"> </w:t>
                      </w:r>
                      <w:r>
                        <w:rPr>
                          <w:color w:val="414042"/>
                        </w:rPr>
                        <w:t>dolupta</w:t>
                      </w:r>
                      <w:r>
                        <w:rPr>
                          <w:color w:val="414042"/>
                          <w:spacing w:val="-3"/>
                        </w:rPr>
                        <w:t xml:space="preserve"> </w:t>
                      </w:r>
                      <w:r>
                        <w:rPr>
                          <w:color w:val="414042"/>
                        </w:rPr>
                        <w:t>cuptatecatur repedionse nim dis eicidigni ommolorectur molore et hario officienitae sita nist fugitas periber speliqui doluptas disi non nem il im quamus.</w:t>
                      </w:r>
                    </w:p>
                    <w:p w14:paraId="79C81A71" w14:textId="77777777" w:rsidR="00CA530D" w:rsidRDefault="00CA530D" w:rsidP="00CA530D">
                      <w:pPr>
                        <w:pStyle w:val="Body"/>
                      </w:pPr>
                      <w:r>
                        <w:rPr>
                          <w:color w:val="414042"/>
                        </w:rPr>
                        <w:t>Or</w:t>
                      </w:r>
                      <w:r>
                        <w:rPr>
                          <w:color w:val="414042"/>
                          <w:spacing w:val="-5"/>
                        </w:rPr>
                        <w:t xml:space="preserve"> </w:t>
                      </w:r>
                      <w:r>
                        <w:rPr>
                          <w:color w:val="414042"/>
                        </w:rPr>
                        <w:t>repedipid</w:t>
                      </w:r>
                      <w:r>
                        <w:rPr>
                          <w:color w:val="414042"/>
                          <w:spacing w:val="-5"/>
                        </w:rPr>
                        <w:t xml:space="preserve"> </w:t>
                      </w:r>
                      <w:r>
                        <w:rPr>
                          <w:color w:val="414042"/>
                        </w:rPr>
                        <w:t>mo</w:t>
                      </w:r>
                      <w:r>
                        <w:rPr>
                          <w:color w:val="414042"/>
                          <w:spacing w:val="-5"/>
                        </w:rPr>
                        <w:t xml:space="preserve"> </w:t>
                      </w:r>
                      <w:r>
                        <w:rPr>
                          <w:color w:val="414042"/>
                        </w:rPr>
                        <w:t>imentem</w:t>
                      </w:r>
                      <w:r>
                        <w:rPr>
                          <w:color w:val="414042"/>
                          <w:spacing w:val="-5"/>
                        </w:rPr>
                        <w:t xml:space="preserve"> </w:t>
                      </w:r>
                      <w:r>
                        <w:rPr>
                          <w:color w:val="414042"/>
                        </w:rPr>
                        <w:t>quiandu</w:t>
                      </w:r>
                      <w:r>
                        <w:rPr>
                          <w:color w:val="414042"/>
                          <w:spacing w:val="-5"/>
                        </w:rPr>
                        <w:t xml:space="preserve"> </w:t>
                      </w:r>
                      <w:r>
                        <w:rPr>
                          <w:color w:val="414042"/>
                        </w:rPr>
                        <w:t>ntiisquassit</w:t>
                      </w:r>
                      <w:r>
                        <w:rPr>
                          <w:color w:val="414042"/>
                          <w:spacing w:val="-5"/>
                        </w:rPr>
                        <w:t xml:space="preserve"> </w:t>
                      </w:r>
                      <w:r>
                        <w:rPr>
                          <w:color w:val="414042"/>
                        </w:rPr>
                        <w:t>dolorat</w:t>
                      </w:r>
                      <w:r>
                        <w:rPr>
                          <w:color w:val="414042"/>
                          <w:spacing w:val="-5"/>
                        </w:rPr>
                        <w:t xml:space="preserve"> </w:t>
                      </w:r>
                      <w:r>
                        <w:rPr>
                          <w:color w:val="414042"/>
                        </w:rPr>
                        <w:t>aut</w:t>
                      </w:r>
                      <w:r>
                        <w:rPr>
                          <w:color w:val="414042"/>
                          <w:spacing w:val="-5"/>
                        </w:rPr>
                        <w:t xml:space="preserve"> </w:t>
                      </w:r>
                      <w:r>
                        <w:rPr>
                          <w:color w:val="414042"/>
                        </w:rPr>
                        <w:t xml:space="preserve">voles archill uptatest facepro quae pos sam rae eatum etur? Dunto velitat empore non comnit, qui optas es sa nament reptatur ad qui vellende nem. Ut ut rem la sitestia dolorrum verum quatior itibus ius sunt as debis re nobitatia cum, que lis as aut illestistia volore volecea pore nos modior acipsae cercite sunt quam ide sini dundeli </w:t>
                      </w:r>
                    </w:p>
                    <w:p w14:paraId="0CAB6B12" w14:textId="77777777" w:rsidR="00CA530D" w:rsidRDefault="00CA530D" w:rsidP="00AA1DFE">
                      <w:pPr>
                        <w:pStyle w:val="BodySubhead"/>
                      </w:pPr>
                      <w:r>
                        <w:t>EPELIBE</w:t>
                      </w:r>
                      <w:r>
                        <w:rPr>
                          <w:spacing w:val="10"/>
                        </w:rPr>
                        <w:t xml:space="preserve"> </w:t>
                      </w:r>
                      <w:r>
                        <w:t>ARUMQUOD</w:t>
                      </w:r>
                      <w:r>
                        <w:rPr>
                          <w:spacing w:val="11"/>
                        </w:rPr>
                        <w:t xml:space="preserve"> </w:t>
                      </w:r>
                      <w:r>
                        <w:t>EXPERRUNT</w:t>
                      </w:r>
                      <w:r>
                        <w:rPr>
                          <w:spacing w:val="11"/>
                        </w:rPr>
                        <w:t xml:space="preserve"> </w:t>
                      </w:r>
                      <w:r>
                        <w:t>ET</w:t>
                      </w:r>
                      <w:r>
                        <w:rPr>
                          <w:spacing w:val="11"/>
                        </w:rPr>
                        <w:t xml:space="preserve"> </w:t>
                      </w:r>
                      <w:r>
                        <w:t>ERI</w:t>
                      </w:r>
                      <w:r>
                        <w:rPr>
                          <w:spacing w:val="11"/>
                        </w:rPr>
                        <w:t xml:space="preserve"> </w:t>
                      </w:r>
                      <w:r>
                        <w:rPr>
                          <w:spacing w:val="-4"/>
                        </w:rPr>
                        <w:t>ARUN</w:t>
                      </w:r>
                    </w:p>
                    <w:p w14:paraId="27375B58" w14:textId="77777777" w:rsidR="00CA530D" w:rsidRDefault="00CA530D" w:rsidP="00CA530D">
                      <w:pPr>
                        <w:pStyle w:val="Body"/>
                      </w:pPr>
                      <w:r>
                        <w:rPr>
                          <w:color w:val="414042"/>
                        </w:rPr>
                        <w:t>Namendae occum suntem quos consequi doluptati res derum rem sinimusanis aut offici arumquibus mo illorep tatendant rehent</w:t>
                      </w:r>
                      <w:r>
                        <w:rPr>
                          <w:color w:val="414042"/>
                          <w:spacing w:val="-5"/>
                        </w:rPr>
                        <w:t xml:space="preserve"> </w:t>
                      </w:r>
                      <w:r>
                        <w:rPr>
                          <w:color w:val="414042"/>
                        </w:rPr>
                        <w:t>eum</w:t>
                      </w:r>
                      <w:r>
                        <w:rPr>
                          <w:color w:val="414042"/>
                          <w:spacing w:val="-5"/>
                        </w:rPr>
                        <w:t xml:space="preserve"> </w:t>
                      </w:r>
                      <w:r>
                        <w:rPr>
                          <w:color w:val="414042"/>
                        </w:rPr>
                        <w:t>dolorib</w:t>
                      </w:r>
                      <w:r>
                        <w:rPr>
                          <w:color w:val="414042"/>
                          <w:spacing w:val="-5"/>
                        </w:rPr>
                        <w:t xml:space="preserve"> </w:t>
                      </w:r>
                      <w:r>
                        <w:rPr>
                          <w:color w:val="414042"/>
                        </w:rPr>
                        <w:t>usdanit</w:t>
                      </w:r>
                      <w:r>
                        <w:rPr>
                          <w:color w:val="414042"/>
                          <w:spacing w:val="-5"/>
                        </w:rPr>
                        <w:t xml:space="preserve"> </w:t>
                      </w:r>
                      <w:r>
                        <w:rPr>
                          <w:color w:val="414042"/>
                        </w:rPr>
                        <w:t>ut</w:t>
                      </w:r>
                      <w:r>
                        <w:rPr>
                          <w:color w:val="414042"/>
                          <w:spacing w:val="-5"/>
                        </w:rPr>
                        <w:t xml:space="preserve"> </w:t>
                      </w:r>
                      <w:r>
                        <w:rPr>
                          <w:color w:val="414042"/>
                        </w:rPr>
                        <w:t>mo</w:t>
                      </w:r>
                      <w:r>
                        <w:rPr>
                          <w:color w:val="414042"/>
                          <w:spacing w:val="-5"/>
                        </w:rPr>
                        <w:t xml:space="preserve"> </w:t>
                      </w:r>
                      <w:r>
                        <w:rPr>
                          <w:color w:val="414042"/>
                        </w:rPr>
                        <w:t>tem</w:t>
                      </w:r>
                      <w:r>
                        <w:rPr>
                          <w:color w:val="414042"/>
                          <w:spacing w:val="-5"/>
                        </w:rPr>
                        <w:t xml:space="preserve"> </w:t>
                      </w:r>
                      <w:r>
                        <w:rPr>
                          <w:color w:val="414042"/>
                        </w:rPr>
                        <w:t>ea</w:t>
                      </w:r>
                      <w:r>
                        <w:rPr>
                          <w:color w:val="414042"/>
                          <w:spacing w:val="-5"/>
                        </w:rPr>
                        <w:t xml:space="preserve"> </w:t>
                      </w:r>
                      <w:r>
                        <w:rPr>
                          <w:color w:val="414042"/>
                        </w:rPr>
                        <w:t>exerum</w:t>
                      </w:r>
                      <w:r>
                        <w:rPr>
                          <w:color w:val="414042"/>
                          <w:spacing w:val="-5"/>
                        </w:rPr>
                        <w:t xml:space="preserve"> </w:t>
                      </w:r>
                      <w:r>
                        <w:rPr>
                          <w:color w:val="414042"/>
                        </w:rPr>
                        <w:t>quiassequam rehent ium, temoloritis eum qui rese vero expernatur aut quas quiae paria debistium hil eossimus, us mo illorep tatendant officia cust quas acculpa.</w:t>
                      </w:r>
                    </w:p>
                    <w:p w14:paraId="11B81597" w14:textId="77777777" w:rsidR="00AA1DFE" w:rsidRDefault="00AA1DFE" w:rsidP="00AA1DFE">
                      <w:pPr>
                        <w:pStyle w:val="Body"/>
                      </w:pPr>
                      <w:r>
                        <w:rPr>
                          <w:color w:val="414042"/>
                        </w:rPr>
                        <w:t>quiatis pernam sanda nullita et eos et ipsa sim arcid qui</w:t>
                      </w:r>
                      <w:r>
                        <w:rPr>
                          <w:color w:val="414042"/>
                          <w:spacing w:val="-3"/>
                        </w:rPr>
                        <w:t xml:space="preserve"> </w:t>
                      </w:r>
                      <w:r>
                        <w:rPr>
                          <w:color w:val="414042"/>
                        </w:rPr>
                        <w:t>volupta</w:t>
                      </w:r>
                      <w:r>
                        <w:rPr>
                          <w:color w:val="414042"/>
                          <w:spacing w:val="-3"/>
                        </w:rPr>
                        <w:t xml:space="preserve"> </w:t>
                      </w:r>
                      <w:r>
                        <w:rPr>
                          <w:color w:val="414042"/>
                        </w:rPr>
                        <w:t>voluptatur</w:t>
                      </w:r>
                      <w:r>
                        <w:rPr>
                          <w:color w:val="414042"/>
                          <w:spacing w:val="-3"/>
                        </w:rPr>
                        <w:t xml:space="preserve"> </w:t>
                      </w:r>
                      <w:r>
                        <w:rPr>
                          <w:color w:val="414042"/>
                        </w:rPr>
                        <w:t>sant</w:t>
                      </w:r>
                      <w:r>
                        <w:rPr>
                          <w:color w:val="414042"/>
                          <w:spacing w:val="-3"/>
                        </w:rPr>
                        <w:t xml:space="preserve"> </w:t>
                      </w:r>
                      <w:r>
                        <w:rPr>
                          <w:color w:val="414042"/>
                        </w:rPr>
                        <w:t>volo</w:t>
                      </w:r>
                      <w:r>
                        <w:rPr>
                          <w:color w:val="414042"/>
                          <w:spacing w:val="-3"/>
                        </w:rPr>
                        <w:t xml:space="preserve"> </w:t>
                      </w:r>
                      <w:r>
                        <w:rPr>
                          <w:color w:val="414042"/>
                        </w:rPr>
                        <w:t>cusciis</w:t>
                      </w:r>
                      <w:r>
                        <w:rPr>
                          <w:color w:val="414042"/>
                          <w:spacing w:val="-3"/>
                        </w:rPr>
                        <w:t xml:space="preserve"> </w:t>
                      </w:r>
                      <w:r>
                        <w:rPr>
                          <w:color w:val="414042"/>
                        </w:rPr>
                        <w:t>sant,</w:t>
                      </w:r>
                      <w:r>
                        <w:rPr>
                          <w:color w:val="414042"/>
                          <w:spacing w:val="-3"/>
                        </w:rPr>
                        <w:t xml:space="preserve"> </w:t>
                      </w:r>
                      <w:r>
                        <w:rPr>
                          <w:color w:val="414042"/>
                        </w:rPr>
                        <w:t>atium</w:t>
                      </w:r>
                      <w:r>
                        <w:rPr>
                          <w:color w:val="414042"/>
                          <w:spacing w:val="-3"/>
                        </w:rPr>
                        <w:t xml:space="preserve"> </w:t>
                      </w:r>
                      <w:r>
                        <w:rPr>
                          <w:color w:val="414042"/>
                        </w:rPr>
                        <w:t>ut</w:t>
                      </w:r>
                      <w:r>
                        <w:rPr>
                          <w:color w:val="414042"/>
                          <w:spacing w:val="-3"/>
                        </w:rPr>
                        <w:t xml:space="preserve"> </w:t>
                      </w:r>
                      <w:r>
                        <w:rPr>
                          <w:color w:val="414042"/>
                        </w:rPr>
                        <w:t>venimped ut earchil iquatent faccationse pelis aut re veribus eum enientis alique ipsapediost, quasped quis molore nullite des rest, quaeper sperovi ducipic aborum illaces earit as nonseque etur?</w:t>
                      </w:r>
                    </w:p>
                    <w:p w14:paraId="5E20F46E" w14:textId="77777777" w:rsidR="00AA1DFE" w:rsidRDefault="00AA1DFE" w:rsidP="00AA1DFE">
                      <w:pPr>
                        <w:pStyle w:val="Body"/>
                      </w:pPr>
                      <w:r>
                        <w:rPr>
                          <w:color w:val="414042"/>
                        </w:rPr>
                        <w:t>Ta vellent incidunt poreriam earcium aut qui as utem. Bis re versperum que ereptas por si am doloreiciant aut molorem aut</w:t>
                      </w:r>
                      <w:r>
                        <w:rPr>
                          <w:color w:val="414042"/>
                          <w:spacing w:val="-4"/>
                        </w:rPr>
                        <w:t xml:space="preserve"> </w:t>
                      </w:r>
                      <w:r>
                        <w:rPr>
                          <w:color w:val="414042"/>
                        </w:rPr>
                        <w:t>occab</w:t>
                      </w:r>
                      <w:r>
                        <w:rPr>
                          <w:color w:val="414042"/>
                          <w:spacing w:val="-4"/>
                        </w:rPr>
                        <w:t xml:space="preserve"> </w:t>
                      </w:r>
                      <w:r>
                        <w:rPr>
                          <w:color w:val="414042"/>
                        </w:rPr>
                        <w:t>ipsunto</w:t>
                      </w:r>
                      <w:r>
                        <w:rPr>
                          <w:color w:val="414042"/>
                          <w:spacing w:val="-4"/>
                        </w:rPr>
                        <w:t xml:space="preserve"> </w:t>
                      </w:r>
                      <w:r>
                        <w:rPr>
                          <w:color w:val="414042"/>
                        </w:rPr>
                        <w:t>erum</w:t>
                      </w:r>
                      <w:r>
                        <w:rPr>
                          <w:color w:val="414042"/>
                          <w:spacing w:val="-4"/>
                        </w:rPr>
                        <w:t xml:space="preserve"> </w:t>
                      </w:r>
                      <w:r>
                        <w:rPr>
                          <w:color w:val="414042"/>
                        </w:rPr>
                        <w:t>aut</w:t>
                      </w:r>
                      <w:r>
                        <w:rPr>
                          <w:color w:val="414042"/>
                          <w:spacing w:val="-4"/>
                        </w:rPr>
                        <w:t xml:space="preserve"> </w:t>
                      </w:r>
                      <w:r>
                        <w:rPr>
                          <w:color w:val="414042"/>
                        </w:rPr>
                        <w:t>as</w:t>
                      </w:r>
                      <w:r>
                        <w:rPr>
                          <w:color w:val="414042"/>
                          <w:spacing w:val="-4"/>
                        </w:rPr>
                        <w:t xml:space="preserve"> </w:t>
                      </w:r>
                      <w:r>
                        <w:rPr>
                          <w:color w:val="414042"/>
                        </w:rPr>
                        <w:t>eatias</w:t>
                      </w:r>
                      <w:r>
                        <w:rPr>
                          <w:color w:val="414042"/>
                          <w:spacing w:val="-4"/>
                        </w:rPr>
                        <w:t xml:space="preserve"> </w:t>
                      </w:r>
                      <w:r>
                        <w:rPr>
                          <w:color w:val="414042"/>
                        </w:rPr>
                        <w:t>intius</w:t>
                      </w:r>
                      <w:r>
                        <w:rPr>
                          <w:color w:val="414042"/>
                          <w:spacing w:val="-4"/>
                        </w:rPr>
                        <w:t xml:space="preserve"> </w:t>
                      </w:r>
                      <w:r>
                        <w:rPr>
                          <w:color w:val="414042"/>
                        </w:rPr>
                        <w:t>arum</w:t>
                      </w:r>
                      <w:r>
                        <w:rPr>
                          <w:color w:val="414042"/>
                          <w:spacing w:val="-4"/>
                        </w:rPr>
                        <w:t xml:space="preserve"> </w:t>
                      </w:r>
                      <w:r>
                        <w:rPr>
                          <w:color w:val="414042"/>
                        </w:rPr>
                        <w:t>qui</w:t>
                      </w:r>
                      <w:r>
                        <w:rPr>
                          <w:color w:val="414042"/>
                          <w:spacing w:val="-4"/>
                        </w:rPr>
                        <w:t xml:space="preserve"> </w:t>
                      </w:r>
                      <w:r>
                        <w:rPr>
                          <w:color w:val="414042"/>
                        </w:rPr>
                        <w:t>dolorpo.</w:t>
                      </w:r>
                    </w:p>
                    <w:p w14:paraId="314E111B" w14:textId="77777777" w:rsidR="00CA530D" w:rsidRDefault="00AA1DFE" w:rsidP="00AA1DFE">
                      <w:pPr>
                        <w:pStyle w:val="Body"/>
                        <w:rPr>
                          <w:color w:val="414042"/>
                        </w:rPr>
                      </w:pPr>
                      <w:r>
                        <w:rPr>
                          <w:color w:val="414042"/>
                        </w:rPr>
                        <w:t>rumquatem</w:t>
                      </w:r>
                      <w:r>
                        <w:rPr>
                          <w:color w:val="414042"/>
                          <w:spacing w:val="-5"/>
                        </w:rPr>
                        <w:t xml:space="preserve"> </w:t>
                      </w:r>
                      <w:r>
                        <w:rPr>
                          <w:color w:val="414042"/>
                        </w:rPr>
                        <w:t>cum</w:t>
                      </w:r>
                      <w:r>
                        <w:rPr>
                          <w:color w:val="414042"/>
                          <w:spacing w:val="-5"/>
                        </w:rPr>
                        <w:t xml:space="preserve"> </w:t>
                      </w:r>
                      <w:r>
                        <w:rPr>
                          <w:color w:val="414042"/>
                        </w:rPr>
                        <w:t>archiciumquo</w:t>
                      </w:r>
                      <w:r>
                        <w:rPr>
                          <w:color w:val="414042"/>
                          <w:spacing w:val="-5"/>
                        </w:rPr>
                        <w:t xml:space="preserve"> </w:t>
                      </w:r>
                      <w:r>
                        <w:rPr>
                          <w:color w:val="414042"/>
                        </w:rPr>
                        <w:t>voloribus,</w:t>
                      </w:r>
                      <w:r>
                        <w:rPr>
                          <w:color w:val="414042"/>
                          <w:spacing w:val="-5"/>
                        </w:rPr>
                        <w:t xml:space="preserve"> </w:t>
                      </w:r>
                      <w:r>
                        <w:rPr>
                          <w:color w:val="414042"/>
                        </w:rPr>
                        <w:t>aut</w:t>
                      </w:r>
                      <w:r>
                        <w:rPr>
                          <w:color w:val="414042"/>
                          <w:spacing w:val="-5"/>
                        </w:rPr>
                        <w:t xml:space="preserve"> </w:t>
                      </w:r>
                      <w:r>
                        <w:rPr>
                          <w:color w:val="414042"/>
                        </w:rPr>
                        <w:t>delit</w:t>
                      </w:r>
                      <w:r>
                        <w:rPr>
                          <w:color w:val="414042"/>
                          <w:spacing w:val="-5"/>
                        </w:rPr>
                        <w:t xml:space="preserve"> </w:t>
                      </w:r>
                      <w:r>
                        <w:rPr>
                          <w:color w:val="414042"/>
                        </w:rPr>
                        <w:t>et</w:t>
                      </w:r>
                      <w:r>
                        <w:rPr>
                          <w:color w:val="414042"/>
                          <w:spacing w:val="-5"/>
                        </w:rPr>
                        <w:t xml:space="preserve"> </w:t>
                      </w:r>
                      <w:r>
                        <w:rPr>
                          <w:color w:val="414042"/>
                        </w:rPr>
                        <w:t>venimpos adis niae lab illam voloreceped mo quam velique volland ernatemquia</w:t>
                      </w:r>
                      <w:r>
                        <w:rPr>
                          <w:color w:val="414042"/>
                          <w:spacing w:val="-5"/>
                        </w:rPr>
                        <w:t xml:space="preserve"> </w:t>
                      </w:r>
                      <w:r>
                        <w:rPr>
                          <w:color w:val="414042"/>
                        </w:rPr>
                        <w:t>sequi</w:t>
                      </w:r>
                      <w:r>
                        <w:rPr>
                          <w:color w:val="414042"/>
                          <w:spacing w:val="-5"/>
                        </w:rPr>
                        <w:t xml:space="preserve"> </w:t>
                      </w:r>
                      <w:r>
                        <w:rPr>
                          <w:color w:val="414042"/>
                        </w:rPr>
                        <w:t>dent</w:t>
                      </w:r>
                      <w:r>
                        <w:rPr>
                          <w:color w:val="414042"/>
                          <w:spacing w:val="-5"/>
                        </w:rPr>
                        <w:t xml:space="preserve"> </w:t>
                      </w:r>
                      <w:r>
                        <w:rPr>
                          <w:color w:val="414042"/>
                        </w:rPr>
                        <w:t>el</w:t>
                      </w:r>
                      <w:r>
                        <w:rPr>
                          <w:color w:val="414042"/>
                          <w:spacing w:val="-5"/>
                        </w:rPr>
                        <w:t xml:space="preserve"> </w:t>
                      </w:r>
                      <w:r>
                        <w:rPr>
                          <w:color w:val="414042"/>
                        </w:rPr>
                        <w:t>iuntium</w:t>
                      </w:r>
                      <w:r>
                        <w:rPr>
                          <w:color w:val="414042"/>
                          <w:spacing w:val="-5"/>
                        </w:rPr>
                        <w:t xml:space="preserve"> </w:t>
                      </w:r>
                      <w:r>
                        <w:rPr>
                          <w:color w:val="414042"/>
                        </w:rPr>
                        <w:t>esed</w:t>
                      </w:r>
                      <w:r>
                        <w:rPr>
                          <w:color w:val="414042"/>
                          <w:spacing w:val="-5"/>
                        </w:rPr>
                        <w:t xml:space="preserve"> </w:t>
                      </w:r>
                      <w:r>
                        <w:rPr>
                          <w:color w:val="414042"/>
                        </w:rPr>
                        <w:t>ullaborrum</w:t>
                      </w:r>
                      <w:r>
                        <w:rPr>
                          <w:color w:val="414042"/>
                          <w:spacing w:val="-5"/>
                        </w:rPr>
                        <w:t xml:space="preserve"> </w:t>
                      </w:r>
                      <w:r>
                        <w:rPr>
                          <w:color w:val="414042"/>
                        </w:rPr>
                        <w:t>fugia</w:t>
                      </w:r>
                      <w:r>
                        <w:rPr>
                          <w:color w:val="414042"/>
                          <w:spacing w:val="-5"/>
                        </w:rPr>
                        <w:t xml:space="preserve"> </w:t>
                      </w:r>
                      <w:r>
                        <w:rPr>
                          <w:color w:val="414042"/>
                        </w:rPr>
                        <w:t>sintet audi volo que nim ipid este parum se volores equibusanis pe moditatur?</w:t>
                      </w:r>
                      <w:r>
                        <w:rPr>
                          <w:color w:val="414042"/>
                          <w:spacing w:val="-3"/>
                        </w:rPr>
                        <w:t xml:space="preserve"> </w:t>
                      </w:r>
                      <w:r>
                        <w:rPr>
                          <w:color w:val="414042"/>
                        </w:rPr>
                        <w:t>Andelles</w:t>
                      </w:r>
                      <w:r>
                        <w:rPr>
                          <w:color w:val="414042"/>
                          <w:spacing w:val="-3"/>
                        </w:rPr>
                        <w:t xml:space="preserve"> </w:t>
                      </w:r>
                      <w:r>
                        <w:rPr>
                          <w:color w:val="414042"/>
                        </w:rPr>
                        <w:t>magnatempor</w:t>
                      </w:r>
                      <w:r>
                        <w:rPr>
                          <w:color w:val="414042"/>
                          <w:spacing w:val="-3"/>
                        </w:rPr>
                        <w:t xml:space="preserve"> </w:t>
                      </w:r>
                      <w:r>
                        <w:rPr>
                          <w:color w:val="414042"/>
                        </w:rPr>
                        <w:t>reicimil</w:t>
                      </w:r>
                      <w:r>
                        <w:rPr>
                          <w:color w:val="414042"/>
                          <w:spacing w:val="-3"/>
                        </w:rPr>
                        <w:t xml:space="preserve"> </w:t>
                      </w:r>
                      <w:r>
                        <w:rPr>
                          <w:color w:val="414042"/>
                        </w:rPr>
                        <w:t>ilia</w:t>
                      </w:r>
                      <w:r>
                        <w:rPr>
                          <w:color w:val="414042"/>
                          <w:spacing w:val="-3"/>
                        </w:rPr>
                        <w:t xml:space="preserve"> </w:t>
                      </w:r>
                      <w:r>
                        <w:rPr>
                          <w:color w:val="414042"/>
                        </w:rPr>
                        <w:t>discienis</w:t>
                      </w:r>
                      <w:r>
                        <w:rPr>
                          <w:color w:val="414042"/>
                          <w:spacing w:val="-3"/>
                        </w:rPr>
                        <w:t xml:space="preserve"> </w:t>
                      </w:r>
                      <w:r>
                        <w:rPr>
                          <w:color w:val="414042"/>
                        </w:rPr>
                        <w:t>as</w:t>
                      </w:r>
                      <w:r>
                        <w:rPr>
                          <w:color w:val="414042"/>
                          <w:spacing w:val="-3"/>
                        </w:rPr>
                        <w:t xml:space="preserve"> </w:t>
                      </w:r>
                      <w:r>
                        <w:rPr>
                          <w:color w:val="414042"/>
                        </w:rPr>
                        <w:t>esed quam aceraeptaqui officiis doluptas dolor ad ut fugiam, que doluptatus et aspel magni que destorerrore.</w:t>
                      </w:r>
                    </w:p>
                    <w:p w14:paraId="1AF2F6ED" w14:textId="77777777" w:rsidR="00AA1DFE" w:rsidRDefault="00AA1DFE" w:rsidP="00AA1DFE">
                      <w:pPr>
                        <w:pStyle w:val="Body"/>
                      </w:pPr>
                      <w:r>
                        <w:rPr>
                          <w:color w:val="414042"/>
                        </w:rPr>
                        <w:t>quiae paria debistium hil eossimus, us mo illorep tatendant officia cust quas acculpa.</w:t>
                      </w:r>
                    </w:p>
                    <w:p w14:paraId="75F7ABD3" w14:textId="77777777" w:rsidR="00AA1DFE" w:rsidRDefault="00AA1DFE" w:rsidP="00AA1DFE">
                      <w:pPr>
                        <w:pStyle w:val="Body"/>
                      </w:pPr>
                      <w:r>
                        <w:rPr>
                          <w:color w:val="414042"/>
                        </w:rPr>
                        <w:t>quiatis pernam sanda nullita et eos et ipsa sim arcid qui</w:t>
                      </w:r>
                      <w:r>
                        <w:rPr>
                          <w:color w:val="414042"/>
                          <w:spacing w:val="-3"/>
                        </w:rPr>
                        <w:t xml:space="preserve"> </w:t>
                      </w:r>
                      <w:r>
                        <w:rPr>
                          <w:color w:val="414042"/>
                        </w:rPr>
                        <w:t>volupta</w:t>
                      </w:r>
                      <w:r>
                        <w:rPr>
                          <w:color w:val="414042"/>
                          <w:spacing w:val="-3"/>
                        </w:rPr>
                        <w:t xml:space="preserve"> </w:t>
                      </w:r>
                      <w:r>
                        <w:rPr>
                          <w:color w:val="414042"/>
                        </w:rPr>
                        <w:t>voluptatur</w:t>
                      </w:r>
                      <w:r>
                        <w:rPr>
                          <w:color w:val="414042"/>
                          <w:spacing w:val="-3"/>
                        </w:rPr>
                        <w:t xml:space="preserve"> </w:t>
                      </w:r>
                      <w:r>
                        <w:rPr>
                          <w:color w:val="414042"/>
                        </w:rPr>
                        <w:t>sant</w:t>
                      </w:r>
                      <w:r>
                        <w:rPr>
                          <w:color w:val="414042"/>
                          <w:spacing w:val="-3"/>
                        </w:rPr>
                        <w:t xml:space="preserve"> </w:t>
                      </w:r>
                      <w:r>
                        <w:rPr>
                          <w:color w:val="414042"/>
                        </w:rPr>
                        <w:t>volo</w:t>
                      </w:r>
                      <w:r>
                        <w:rPr>
                          <w:color w:val="414042"/>
                          <w:spacing w:val="-3"/>
                        </w:rPr>
                        <w:t xml:space="preserve"> </w:t>
                      </w:r>
                      <w:r>
                        <w:rPr>
                          <w:color w:val="414042"/>
                        </w:rPr>
                        <w:t>cusciis</w:t>
                      </w:r>
                      <w:r>
                        <w:rPr>
                          <w:color w:val="414042"/>
                          <w:spacing w:val="-3"/>
                        </w:rPr>
                        <w:t xml:space="preserve"> </w:t>
                      </w:r>
                      <w:r>
                        <w:rPr>
                          <w:color w:val="414042"/>
                        </w:rPr>
                        <w:t>sant,</w:t>
                      </w:r>
                      <w:r>
                        <w:rPr>
                          <w:color w:val="414042"/>
                          <w:spacing w:val="-3"/>
                        </w:rPr>
                        <w:t xml:space="preserve"> </w:t>
                      </w:r>
                      <w:r>
                        <w:rPr>
                          <w:color w:val="414042"/>
                        </w:rPr>
                        <w:t>atium</w:t>
                      </w:r>
                      <w:r>
                        <w:rPr>
                          <w:color w:val="414042"/>
                          <w:spacing w:val="-3"/>
                        </w:rPr>
                        <w:t xml:space="preserve"> </w:t>
                      </w:r>
                      <w:r>
                        <w:rPr>
                          <w:color w:val="414042"/>
                        </w:rPr>
                        <w:t>ut</w:t>
                      </w:r>
                      <w:r>
                        <w:rPr>
                          <w:color w:val="414042"/>
                          <w:spacing w:val="-3"/>
                        </w:rPr>
                        <w:t xml:space="preserve"> </w:t>
                      </w:r>
                      <w:r>
                        <w:rPr>
                          <w:color w:val="414042"/>
                        </w:rPr>
                        <w:t>venimped ut earchil iquatent faccationse pelis aut re veribus eum enientis alique ipsapediost, quasped quis molore nullite des rest, quaeper sperovi ducipic aborum illaces earit as nonseque etur?</w:t>
                      </w:r>
                    </w:p>
                    <w:p w14:paraId="3987B3AA" w14:textId="77777777" w:rsidR="00AA1DFE" w:rsidRDefault="00AA1DFE" w:rsidP="00AA1DFE">
                      <w:pPr>
                        <w:pStyle w:val="Body"/>
                      </w:pPr>
                    </w:p>
                  </w:txbxContent>
                </v:textbox>
              </v:shape>
            </w:pict>
          </mc:Fallback>
        </mc:AlternateContent>
      </w:r>
      <w:r w:rsidR="008050C4" w:rsidRPr="008050C4">
        <w:br/>
      </w:r>
      <w:r w:rsidR="00AA1DFE">
        <w:rPr>
          <w:noProof/>
        </w:rPr>
        <mc:AlternateContent>
          <mc:Choice Requires="wps">
            <w:drawing>
              <wp:anchor distT="0" distB="0" distL="114300" distR="114300" simplePos="0" relativeHeight="252086272" behindDoc="0" locked="0" layoutInCell="1" allowOverlap="1" wp14:anchorId="6DF6EF7D" wp14:editId="354E6E78">
                <wp:simplePos x="0" y="0"/>
                <wp:positionH relativeFrom="margin">
                  <wp:align>right</wp:align>
                </wp:positionH>
                <wp:positionV relativeFrom="paragraph">
                  <wp:posOffset>304801</wp:posOffset>
                </wp:positionV>
                <wp:extent cx="3257550" cy="1962150"/>
                <wp:effectExtent l="0" t="0" r="0" b="0"/>
                <wp:wrapNone/>
                <wp:docPr id="85" name="Text Box 85"/>
                <wp:cNvGraphicFramePr/>
                <a:graphic xmlns:a="http://schemas.openxmlformats.org/drawingml/2006/main">
                  <a:graphicData uri="http://schemas.microsoft.com/office/word/2010/wordprocessingShape">
                    <wps:wsp>
                      <wps:cNvSpPr txBox="1"/>
                      <wps:spPr>
                        <a:xfrm>
                          <a:off x="0" y="0"/>
                          <a:ext cx="3257550" cy="1962150"/>
                        </a:xfrm>
                        <a:prstGeom prst="rect">
                          <a:avLst/>
                        </a:prstGeom>
                        <a:noFill/>
                        <a:ln w="6350">
                          <a:noFill/>
                        </a:ln>
                      </wps:spPr>
                      <wps:txbx>
                        <w:txbxContent>
                          <w:tbl>
                            <w:tblPr>
                              <w:tblW w:w="4985" w:type="pct"/>
                              <w:jc w:val="center"/>
                              <w:tblBorders>
                                <w:top w:val="single" w:sz="4" w:space="0" w:color="BBCBD5"/>
                                <w:left w:val="single" w:sz="4" w:space="0" w:color="BBCBD5"/>
                                <w:bottom w:val="single" w:sz="4" w:space="0" w:color="BBCBD5"/>
                                <w:right w:val="single" w:sz="4" w:space="0" w:color="BBCBD5"/>
                                <w:insideH w:val="single" w:sz="4" w:space="0" w:color="BBCBD5"/>
                                <w:insideV w:val="single" w:sz="4" w:space="0" w:color="BBCBD5"/>
                              </w:tblBorders>
                              <w:tblCellMar>
                                <w:left w:w="0" w:type="dxa"/>
                                <w:right w:w="0" w:type="dxa"/>
                              </w:tblCellMar>
                              <w:tblLook w:val="01E0" w:firstRow="1" w:lastRow="1" w:firstColumn="1" w:lastColumn="1" w:noHBand="0" w:noVBand="0"/>
                            </w:tblPr>
                            <w:tblGrid>
                              <w:gridCol w:w="963"/>
                              <w:gridCol w:w="963"/>
                              <w:gridCol w:w="964"/>
                              <w:gridCol w:w="964"/>
                              <w:gridCol w:w="978"/>
                            </w:tblGrid>
                            <w:tr w:rsidR="00AA1DFE" w14:paraId="10EA37FC" w14:textId="77777777" w:rsidTr="000B7B27">
                              <w:trPr>
                                <w:trHeight w:val="436"/>
                                <w:jc w:val="center"/>
                              </w:trPr>
                              <w:tc>
                                <w:tcPr>
                                  <w:tcW w:w="996" w:type="pct"/>
                                  <w:tcBorders>
                                    <w:top w:val="nil"/>
                                    <w:left w:val="nil"/>
                                    <w:bottom w:val="nil"/>
                                    <w:right w:val="nil"/>
                                  </w:tcBorders>
                                  <w:shd w:val="clear" w:color="auto" w:fill="BDCCD6"/>
                                </w:tcPr>
                                <w:p w14:paraId="1092EB91" w14:textId="77777777" w:rsidR="00AA1DFE" w:rsidRDefault="00AA1DFE" w:rsidP="00AA1DFE">
                                  <w:pPr>
                                    <w:pStyle w:val="TableText"/>
                                  </w:pPr>
                                  <w:r>
                                    <w:t xml:space="preserve">Header </w:t>
                                  </w:r>
                                  <w:r>
                                    <w:rPr>
                                      <w:spacing w:val="-10"/>
                                    </w:rPr>
                                    <w:t>1</w:t>
                                  </w:r>
                                </w:p>
                              </w:tc>
                              <w:tc>
                                <w:tcPr>
                                  <w:tcW w:w="996" w:type="pct"/>
                                  <w:tcBorders>
                                    <w:top w:val="nil"/>
                                    <w:left w:val="nil"/>
                                    <w:bottom w:val="nil"/>
                                    <w:right w:val="nil"/>
                                  </w:tcBorders>
                                  <w:shd w:val="clear" w:color="auto" w:fill="BDCCD6"/>
                                </w:tcPr>
                                <w:p w14:paraId="6F63D730" w14:textId="77777777" w:rsidR="00AA1DFE" w:rsidRDefault="00AA1DFE" w:rsidP="00AA1DFE">
                                  <w:pPr>
                                    <w:pStyle w:val="TableText"/>
                                  </w:pPr>
                                  <w:r>
                                    <w:t xml:space="preserve">Header </w:t>
                                  </w:r>
                                  <w:r>
                                    <w:rPr>
                                      <w:spacing w:val="-10"/>
                                    </w:rPr>
                                    <w:t>2</w:t>
                                  </w:r>
                                </w:p>
                              </w:tc>
                              <w:tc>
                                <w:tcPr>
                                  <w:tcW w:w="998" w:type="pct"/>
                                  <w:tcBorders>
                                    <w:top w:val="nil"/>
                                    <w:left w:val="nil"/>
                                    <w:bottom w:val="nil"/>
                                    <w:right w:val="nil"/>
                                  </w:tcBorders>
                                  <w:shd w:val="clear" w:color="auto" w:fill="BDCCD6"/>
                                </w:tcPr>
                                <w:p w14:paraId="64435182" w14:textId="77777777" w:rsidR="00AA1DFE" w:rsidRDefault="00AA1DFE" w:rsidP="00AA1DFE">
                                  <w:pPr>
                                    <w:pStyle w:val="TableText"/>
                                  </w:pPr>
                                  <w:r>
                                    <w:t xml:space="preserve">Header </w:t>
                                  </w:r>
                                  <w:r>
                                    <w:rPr>
                                      <w:spacing w:val="-10"/>
                                    </w:rPr>
                                    <w:t>3</w:t>
                                  </w:r>
                                </w:p>
                              </w:tc>
                              <w:tc>
                                <w:tcPr>
                                  <w:tcW w:w="998" w:type="pct"/>
                                  <w:tcBorders>
                                    <w:top w:val="nil"/>
                                    <w:left w:val="nil"/>
                                    <w:bottom w:val="nil"/>
                                    <w:right w:val="nil"/>
                                  </w:tcBorders>
                                  <w:shd w:val="clear" w:color="auto" w:fill="BDCCD6"/>
                                </w:tcPr>
                                <w:p w14:paraId="059AD8D9" w14:textId="77777777" w:rsidR="00AA1DFE" w:rsidRDefault="00AA1DFE" w:rsidP="00AA1DFE">
                                  <w:pPr>
                                    <w:pStyle w:val="TableText"/>
                                  </w:pPr>
                                  <w:r>
                                    <w:t xml:space="preserve">Header </w:t>
                                  </w:r>
                                  <w:r>
                                    <w:rPr>
                                      <w:spacing w:val="-10"/>
                                    </w:rPr>
                                    <w:t>4</w:t>
                                  </w:r>
                                </w:p>
                              </w:tc>
                              <w:tc>
                                <w:tcPr>
                                  <w:tcW w:w="1012" w:type="pct"/>
                                  <w:tcBorders>
                                    <w:top w:val="nil"/>
                                    <w:left w:val="nil"/>
                                    <w:bottom w:val="nil"/>
                                    <w:right w:val="nil"/>
                                  </w:tcBorders>
                                  <w:shd w:val="clear" w:color="auto" w:fill="BDCCD6"/>
                                </w:tcPr>
                                <w:p w14:paraId="207DB089" w14:textId="77777777" w:rsidR="00AA1DFE" w:rsidRDefault="00AA1DFE" w:rsidP="00AA1DFE">
                                  <w:pPr>
                                    <w:pStyle w:val="TableText"/>
                                  </w:pPr>
                                  <w:r>
                                    <w:t xml:space="preserve">Header </w:t>
                                  </w:r>
                                  <w:r>
                                    <w:rPr>
                                      <w:spacing w:val="-10"/>
                                    </w:rPr>
                                    <w:t>5</w:t>
                                  </w:r>
                                </w:p>
                              </w:tc>
                            </w:tr>
                            <w:tr w:rsidR="00AA1DFE" w14:paraId="7D570BA7" w14:textId="77777777" w:rsidTr="000B7B27">
                              <w:trPr>
                                <w:trHeight w:val="427"/>
                                <w:jc w:val="center"/>
                              </w:trPr>
                              <w:tc>
                                <w:tcPr>
                                  <w:tcW w:w="996" w:type="pct"/>
                                  <w:tcBorders>
                                    <w:top w:val="nil"/>
                                  </w:tcBorders>
                                </w:tcPr>
                                <w:p w14:paraId="04728B94" w14:textId="77777777" w:rsidR="00AA1DFE" w:rsidRPr="00DF791B" w:rsidRDefault="00AA1DFE" w:rsidP="00AA1DFE">
                                  <w:pPr>
                                    <w:pStyle w:val="TableText"/>
                                    <w:jc w:val="both"/>
                                  </w:pPr>
                                  <w:r w:rsidRPr="00DF791B">
                                    <w:t>XXXXXX</w:t>
                                  </w:r>
                                </w:p>
                              </w:tc>
                              <w:tc>
                                <w:tcPr>
                                  <w:tcW w:w="996" w:type="pct"/>
                                  <w:tcBorders>
                                    <w:top w:val="nil"/>
                                  </w:tcBorders>
                                </w:tcPr>
                                <w:p w14:paraId="396155C1" w14:textId="77777777" w:rsidR="00AA1DFE" w:rsidRPr="00DF791B" w:rsidRDefault="00AA1DFE" w:rsidP="00AA1DFE">
                                  <w:pPr>
                                    <w:pStyle w:val="TableText"/>
                                  </w:pPr>
                                  <w:r w:rsidRPr="00DF791B">
                                    <w:t>XXXXXX</w:t>
                                  </w:r>
                                </w:p>
                              </w:tc>
                              <w:tc>
                                <w:tcPr>
                                  <w:tcW w:w="998" w:type="pct"/>
                                  <w:tcBorders>
                                    <w:top w:val="nil"/>
                                  </w:tcBorders>
                                </w:tcPr>
                                <w:p w14:paraId="66238E4D" w14:textId="77777777" w:rsidR="00AA1DFE" w:rsidRPr="00DF791B" w:rsidRDefault="00AA1DFE" w:rsidP="00AA1DFE">
                                  <w:pPr>
                                    <w:pStyle w:val="TableText"/>
                                  </w:pPr>
                                  <w:r w:rsidRPr="00DF791B">
                                    <w:t>XXXXXX</w:t>
                                  </w:r>
                                </w:p>
                              </w:tc>
                              <w:tc>
                                <w:tcPr>
                                  <w:tcW w:w="998" w:type="pct"/>
                                  <w:tcBorders>
                                    <w:top w:val="nil"/>
                                  </w:tcBorders>
                                </w:tcPr>
                                <w:p w14:paraId="7D16FADB" w14:textId="77777777" w:rsidR="00AA1DFE" w:rsidRPr="00DF791B" w:rsidRDefault="00AA1DFE" w:rsidP="00AA1DFE">
                                  <w:pPr>
                                    <w:pStyle w:val="TableText"/>
                                  </w:pPr>
                                  <w:r w:rsidRPr="00DF791B">
                                    <w:t>XXXXXX</w:t>
                                  </w:r>
                                </w:p>
                              </w:tc>
                              <w:tc>
                                <w:tcPr>
                                  <w:tcW w:w="1012" w:type="pct"/>
                                  <w:tcBorders>
                                    <w:top w:val="nil"/>
                                  </w:tcBorders>
                                </w:tcPr>
                                <w:p w14:paraId="75A2B06C" w14:textId="77777777" w:rsidR="00AA1DFE" w:rsidRPr="00DF791B" w:rsidRDefault="00AA1DFE" w:rsidP="00AA1DFE">
                                  <w:pPr>
                                    <w:pStyle w:val="TableText"/>
                                  </w:pPr>
                                  <w:r w:rsidRPr="00DF791B">
                                    <w:t>XXXX</w:t>
                                  </w:r>
                                  <w:r>
                                    <w:t>XX</w:t>
                                  </w:r>
                                </w:p>
                              </w:tc>
                            </w:tr>
                            <w:tr w:rsidR="00AA1DFE" w14:paraId="29B10BAF" w14:textId="77777777" w:rsidTr="000B7B27">
                              <w:trPr>
                                <w:trHeight w:val="364"/>
                                <w:jc w:val="center"/>
                              </w:trPr>
                              <w:tc>
                                <w:tcPr>
                                  <w:tcW w:w="996" w:type="pct"/>
                                </w:tcPr>
                                <w:p w14:paraId="0F66FF94" w14:textId="77777777" w:rsidR="00AA1DFE" w:rsidRPr="00DF791B" w:rsidRDefault="00AA1DFE" w:rsidP="00AA1DFE">
                                  <w:pPr>
                                    <w:pStyle w:val="TableText"/>
                                  </w:pPr>
                                  <w:r w:rsidRPr="00DF791B">
                                    <w:t>XXXXXX</w:t>
                                  </w:r>
                                </w:p>
                              </w:tc>
                              <w:tc>
                                <w:tcPr>
                                  <w:tcW w:w="996" w:type="pct"/>
                                </w:tcPr>
                                <w:p w14:paraId="7D67989E" w14:textId="77777777" w:rsidR="00AA1DFE" w:rsidRPr="00DF791B" w:rsidRDefault="00AA1DFE" w:rsidP="00AA1DFE">
                                  <w:pPr>
                                    <w:pStyle w:val="TableText"/>
                                  </w:pPr>
                                  <w:r w:rsidRPr="00DF791B">
                                    <w:t>XXXXXX</w:t>
                                  </w:r>
                                </w:p>
                              </w:tc>
                              <w:tc>
                                <w:tcPr>
                                  <w:tcW w:w="998" w:type="pct"/>
                                </w:tcPr>
                                <w:p w14:paraId="0A56ED06" w14:textId="77777777" w:rsidR="00AA1DFE" w:rsidRPr="00DF791B" w:rsidRDefault="00AA1DFE" w:rsidP="00AA1DFE">
                                  <w:pPr>
                                    <w:pStyle w:val="TableText"/>
                                  </w:pPr>
                                  <w:r w:rsidRPr="00DF791B">
                                    <w:t>XXXXXX</w:t>
                                  </w:r>
                                </w:p>
                              </w:tc>
                              <w:tc>
                                <w:tcPr>
                                  <w:tcW w:w="998" w:type="pct"/>
                                </w:tcPr>
                                <w:p w14:paraId="43CFA9D0" w14:textId="77777777" w:rsidR="00AA1DFE" w:rsidRPr="00DF791B" w:rsidRDefault="00AA1DFE" w:rsidP="00AA1DFE">
                                  <w:pPr>
                                    <w:pStyle w:val="TableText"/>
                                  </w:pPr>
                                  <w:r w:rsidRPr="00DF791B">
                                    <w:t>XXXXXX</w:t>
                                  </w:r>
                                </w:p>
                              </w:tc>
                              <w:tc>
                                <w:tcPr>
                                  <w:tcW w:w="1012" w:type="pct"/>
                                </w:tcPr>
                                <w:p w14:paraId="10B277F7" w14:textId="77777777" w:rsidR="00AA1DFE" w:rsidRPr="00DF791B" w:rsidRDefault="00AA1DFE" w:rsidP="00AA1DFE">
                                  <w:pPr>
                                    <w:pStyle w:val="TableText"/>
                                  </w:pPr>
                                  <w:r w:rsidRPr="00DF791B">
                                    <w:t>XXXXXX</w:t>
                                  </w:r>
                                </w:p>
                              </w:tc>
                            </w:tr>
                            <w:tr w:rsidR="00AA1DFE" w14:paraId="0BFDF3F1" w14:textId="77777777" w:rsidTr="000B7B27">
                              <w:trPr>
                                <w:trHeight w:val="393"/>
                                <w:jc w:val="center"/>
                              </w:trPr>
                              <w:tc>
                                <w:tcPr>
                                  <w:tcW w:w="996" w:type="pct"/>
                                </w:tcPr>
                                <w:p w14:paraId="081A00F5" w14:textId="77777777" w:rsidR="00AA1DFE" w:rsidRPr="00DF791B" w:rsidRDefault="00AA1DFE" w:rsidP="00AA1DFE">
                                  <w:pPr>
                                    <w:pStyle w:val="TableText"/>
                                  </w:pPr>
                                  <w:r w:rsidRPr="00DF791B">
                                    <w:t>XXXXXX</w:t>
                                  </w:r>
                                </w:p>
                              </w:tc>
                              <w:tc>
                                <w:tcPr>
                                  <w:tcW w:w="996" w:type="pct"/>
                                </w:tcPr>
                                <w:p w14:paraId="68A37C4F" w14:textId="77777777" w:rsidR="00AA1DFE" w:rsidRPr="00DF791B" w:rsidRDefault="00AA1DFE" w:rsidP="00AA1DFE">
                                  <w:pPr>
                                    <w:pStyle w:val="TableText"/>
                                  </w:pPr>
                                  <w:r w:rsidRPr="00DF791B">
                                    <w:t>XXXXXX</w:t>
                                  </w:r>
                                </w:p>
                              </w:tc>
                              <w:tc>
                                <w:tcPr>
                                  <w:tcW w:w="998" w:type="pct"/>
                                </w:tcPr>
                                <w:p w14:paraId="62E4E393" w14:textId="77777777" w:rsidR="00AA1DFE" w:rsidRPr="00DF791B" w:rsidRDefault="00AA1DFE" w:rsidP="00AA1DFE">
                                  <w:pPr>
                                    <w:pStyle w:val="TableText"/>
                                  </w:pPr>
                                  <w:r w:rsidRPr="00DF791B">
                                    <w:t>XXXXXX</w:t>
                                  </w:r>
                                </w:p>
                              </w:tc>
                              <w:tc>
                                <w:tcPr>
                                  <w:tcW w:w="998" w:type="pct"/>
                                </w:tcPr>
                                <w:p w14:paraId="01FB686E" w14:textId="77777777" w:rsidR="00AA1DFE" w:rsidRPr="00DF791B" w:rsidRDefault="00AA1DFE" w:rsidP="00AA1DFE">
                                  <w:pPr>
                                    <w:pStyle w:val="TableText"/>
                                  </w:pPr>
                                  <w:r w:rsidRPr="00DF791B">
                                    <w:t>XXXXXX</w:t>
                                  </w:r>
                                </w:p>
                              </w:tc>
                              <w:tc>
                                <w:tcPr>
                                  <w:tcW w:w="1012" w:type="pct"/>
                                </w:tcPr>
                                <w:p w14:paraId="24E1F843" w14:textId="77777777" w:rsidR="00AA1DFE" w:rsidRPr="00DF791B" w:rsidRDefault="00AA1DFE" w:rsidP="00AA1DFE">
                                  <w:pPr>
                                    <w:pStyle w:val="TableText"/>
                                  </w:pPr>
                                  <w:r w:rsidRPr="00DF791B">
                                    <w:t>XXXXXX</w:t>
                                  </w:r>
                                </w:p>
                              </w:tc>
                            </w:tr>
                            <w:tr w:rsidR="00AA1DFE" w14:paraId="3E6A1DEA" w14:textId="77777777" w:rsidTr="000B7B27">
                              <w:trPr>
                                <w:trHeight w:val="393"/>
                                <w:jc w:val="center"/>
                              </w:trPr>
                              <w:tc>
                                <w:tcPr>
                                  <w:tcW w:w="996" w:type="pct"/>
                                </w:tcPr>
                                <w:p w14:paraId="2884279D" w14:textId="77777777" w:rsidR="00AA1DFE" w:rsidRPr="00DF791B" w:rsidRDefault="00AA1DFE" w:rsidP="00AA1DFE">
                                  <w:pPr>
                                    <w:pStyle w:val="TableText"/>
                                  </w:pPr>
                                  <w:r w:rsidRPr="00DF791B">
                                    <w:t>XXXXXX</w:t>
                                  </w:r>
                                </w:p>
                              </w:tc>
                              <w:tc>
                                <w:tcPr>
                                  <w:tcW w:w="996" w:type="pct"/>
                                </w:tcPr>
                                <w:p w14:paraId="70F07B50" w14:textId="77777777" w:rsidR="00AA1DFE" w:rsidRPr="00DF791B" w:rsidRDefault="00AA1DFE" w:rsidP="00AA1DFE">
                                  <w:pPr>
                                    <w:pStyle w:val="TableText"/>
                                  </w:pPr>
                                  <w:r w:rsidRPr="00DF791B">
                                    <w:t>XXXXXX</w:t>
                                  </w:r>
                                </w:p>
                              </w:tc>
                              <w:tc>
                                <w:tcPr>
                                  <w:tcW w:w="998" w:type="pct"/>
                                </w:tcPr>
                                <w:p w14:paraId="54B79EA0" w14:textId="77777777" w:rsidR="00AA1DFE" w:rsidRPr="00DF791B" w:rsidRDefault="00AA1DFE" w:rsidP="00AA1DFE">
                                  <w:pPr>
                                    <w:pStyle w:val="TableText"/>
                                  </w:pPr>
                                  <w:r w:rsidRPr="00DF791B">
                                    <w:t>XXXXXX</w:t>
                                  </w:r>
                                </w:p>
                              </w:tc>
                              <w:tc>
                                <w:tcPr>
                                  <w:tcW w:w="998" w:type="pct"/>
                                </w:tcPr>
                                <w:p w14:paraId="234D55FD" w14:textId="77777777" w:rsidR="00AA1DFE" w:rsidRPr="00DF791B" w:rsidRDefault="00AA1DFE" w:rsidP="00AA1DFE">
                                  <w:pPr>
                                    <w:pStyle w:val="TableText"/>
                                  </w:pPr>
                                  <w:r w:rsidRPr="00DF791B">
                                    <w:t>XXXXXX</w:t>
                                  </w:r>
                                </w:p>
                              </w:tc>
                              <w:tc>
                                <w:tcPr>
                                  <w:tcW w:w="1012" w:type="pct"/>
                                </w:tcPr>
                                <w:p w14:paraId="68E89A08" w14:textId="77777777" w:rsidR="00AA1DFE" w:rsidRPr="00DF791B" w:rsidRDefault="00AA1DFE" w:rsidP="00AA1DFE">
                                  <w:pPr>
                                    <w:pStyle w:val="TableText"/>
                                  </w:pPr>
                                  <w:r w:rsidRPr="00DF791B">
                                    <w:t>XXXXXX</w:t>
                                  </w:r>
                                </w:p>
                              </w:tc>
                            </w:tr>
                            <w:tr w:rsidR="00AA1DFE" w14:paraId="721B5926" w14:textId="77777777" w:rsidTr="000B7B27">
                              <w:trPr>
                                <w:trHeight w:val="383"/>
                                <w:jc w:val="center"/>
                              </w:trPr>
                              <w:tc>
                                <w:tcPr>
                                  <w:tcW w:w="996" w:type="pct"/>
                                </w:tcPr>
                                <w:p w14:paraId="080A8143" w14:textId="77777777" w:rsidR="00AA1DFE" w:rsidRPr="00DF791B" w:rsidRDefault="00AA1DFE" w:rsidP="00AA1DFE">
                                  <w:pPr>
                                    <w:pStyle w:val="TableText"/>
                                  </w:pPr>
                                  <w:r w:rsidRPr="00DF791B">
                                    <w:t>XXXXXX</w:t>
                                  </w:r>
                                </w:p>
                              </w:tc>
                              <w:tc>
                                <w:tcPr>
                                  <w:tcW w:w="996" w:type="pct"/>
                                </w:tcPr>
                                <w:p w14:paraId="160DA65C" w14:textId="77777777" w:rsidR="00AA1DFE" w:rsidRPr="00DF791B" w:rsidRDefault="00AA1DFE" w:rsidP="00AA1DFE">
                                  <w:pPr>
                                    <w:pStyle w:val="TableText"/>
                                  </w:pPr>
                                  <w:r w:rsidRPr="00DF791B">
                                    <w:t>XXXXXX</w:t>
                                  </w:r>
                                </w:p>
                              </w:tc>
                              <w:tc>
                                <w:tcPr>
                                  <w:tcW w:w="998" w:type="pct"/>
                                </w:tcPr>
                                <w:p w14:paraId="24B3C1AF" w14:textId="77777777" w:rsidR="00AA1DFE" w:rsidRPr="00DF791B" w:rsidRDefault="00AA1DFE" w:rsidP="00AA1DFE">
                                  <w:pPr>
                                    <w:pStyle w:val="TableText"/>
                                  </w:pPr>
                                  <w:r w:rsidRPr="00DF791B">
                                    <w:t>XXXXXX</w:t>
                                  </w:r>
                                </w:p>
                              </w:tc>
                              <w:tc>
                                <w:tcPr>
                                  <w:tcW w:w="998" w:type="pct"/>
                                </w:tcPr>
                                <w:p w14:paraId="1F1A1B23" w14:textId="77777777" w:rsidR="00AA1DFE" w:rsidRPr="00DF791B" w:rsidRDefault="00AA1DFE" w:rsidP="00AA1DFE">
                                  <w:pPr>
                                    <w:pStyle w:val="TableText"/>
                                  </w:pPr>
                                  <w:r w:rsidRPr="00DF791B">
                                    <w:t>XXXXXX</w:t>
                                  </w:r>
                                </w:p>
                              </w:tc>
                              <w:tc>
                                <w:tcPr>
                                  <w:tcW w:w="1012" w:type="pct"/>
                                </w:tcPr>
                                <w:p w14:paraId="478FC8E8" w14:textId="77777777" w:rsidR="00AA1DFE" w:rsidRPr="00DF791B" w:rsidRDefault="00AA1DFE" w:rsidP="00AA1DFE">
                                  <w:pPr>
                                    <w:pStyle w:val="TableText"/>
                                  </w:pPr>
                                  <w:r w:rsidRPr="00DF791B">
                                    <w:t>XXXXXX</w:t>
                                  </w:r>
                                </w:p>
                              </w:tc>
                            </w:tr>
                            <w:tr w:rsidR="00AA1DFE" w14:paraId="3A27B881" w14:textId="77777777" w:rsidTr="000B7B27">
                              <w:trPr>
                                <w:trHeight w:val="383"/>
                                <w:jc w:val="center"/>
                              </w:trPr>
                              <w:tc>
                                <w:tcPr>
                                  <w:tcW w:w="996" w:type="pct"/>
                                </w:tcPr>
                                <w:p w14:paraId="1E380416" w14:textId="77777777" w:rsidR="00AA1DFE" w:rsidRPr="00DF791B" w:rsidRDefault="00AA1DFE" w:rsidP="00AA1DFE">
                                  <w:pPr>
                                    <w:pStyle w:val="TableText"/>
                                  </w:pPr>
                                  <w:r w:rsidRPr="00DF791B">
                                    <w:t>XXXXXX</w:t>
                                  </w:r>
                                </w:p>
                              </w:tc>
                              <w:tc>
                                <w:tcPr>
                                  <w:tcW w:w="996" w:type="pct"/>
                                </w:tcPr>
                                <w:p w14:paraId="66018E71" w14:textId="77777777" w:rsidR="00AA1DFE" w:rsidRPr="00DF791B" w:rsidRDefault="00AA1DFE" w:rsidP="00AA1DFE">
                                  <w:pPr>
                                    <w:pStyle w:val="TableText"/>
                                  </w:pPr>
                                  <w:r w:rsidRPr="00DF791B">
                                    <w:t>XXXXXX</w:t>
                                  </w:r>
                                </w:p>
                              </w:tc>
                              <w:tc>
                                <w:tcPr>
                                  <w:tcW w:w="998" w:type="pct"/>
                                </w:tcPr>
                                <w:p w14:paraId="64C265B5" w14:textId="77777777" w:rsidR="00AA1DFE" w:rsidRPr="00DF791B" w:rsidRDefault="00AA1DFE" w:rsidP="00AA1DFE">
                                  <w:pPr>
                                    <w:pStyle w:val="TableText"/>
                                  </w:pPr>
                                  <w:r w:rsidRPr="00DF791B">
                                    <w:t>XXXXXX</w:t>
                                  </w:r>
                                </w:p>
                              </w:tc>
                              <w:tc>
                                <w:tcPr>
                                  <w:tcW w:w="998" w:type="pct"/>
                                </w:tcPr>
                                <w:p w14:paraId="10C4B6BC" w14:textId="77777777" w:rsidR="00AA1DFE" w:rsidRPr="00DF791B" w:rsidRDefault="00AA1DFE" w:rsidP="00AA1DFE">
                                  <w:pPr>
                                    <w:pStyle w:val="TableText"/>
                                  </w:pPr>
                                  <w:r w:rsidRPr="00DF791B">
                                    <w:t>XXXXXX</w:t>
                                  </w:r>
                                </w:p>
                              </w:tc>
                              <w:tc>
                                <w:tcPr>
                                  <w:tcW w:w="1012" w:type="pct"/>
                                </w:tcPr>
                                <w:p w14:paraId="65A305F0" w14:textId="77777777" w:rsidR="00AA1DFE" w:rsidRPr="00DF791B" w:rsidRDefault="00AA1DFE" w:rsidP="00AA1DFE">
                                  <w:pPr>
                                    <w:pStyle w:val="TableText"/>
                                  </w:pPr>
                                  <w:r w:rsidRPr="00DF791B">
                                    <w:t>XXXXXX</w:t>
                                  </w:r>
                                </w:p>
                              </w:tc>
                            </w:tr>
                          </w:tbl>
                          <w:p w14:paraId="20DE116B" w14:textId="77777777" w:rsidR="00AA1DFE" w:rsidRDefault="00AA1D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6EF7D" id="Text Box 85" o:spid="_x0000_s1071" type="#_x0000_t202" style="position:absolute;margin-left:205.3pt;margin-top:24pt;width:256.5pt;height:154.5pt;z-index:252086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" filled="f" stroked="f" strokeweight=".5pt">
                <v:textbox>
                  <w:txbxContent>
                    <w:tbl>
                      <w:tblPr>
                        <w:tblW w:w="4985" w:type="pct"/>
                        <w:jc w:val="center"/>
                        <w:tblBorders>
                          <w:top w:val="single" w:sz="4" w:space="0" w:color="BBCBD5"/>
                          <w:left w:val="single" w:sz="4" w:space="0" w:color="BBCBD5"/>
                          <w:bottom w:val="single" w:sz="4" w:space="0" w:color="BBCBD5"/>
                          <w:right w:val="single" w:sz="4" w:space="0" w:color="BBCBD5"/>
                          <w:insideH w:val="single" w:sz="4" w:space="0" w:color="BBCBD5"/>
                          <w:insideV w:val="single" w:sz="4" w:space="0" w:color="BBCBD5"/>
                        </w:tblBorders>
                        <w:tblCellMar>
                          <w:left w:w="0" w:type="dxa"/>
                          <w:right w:w="0" w:type="dxa"/>
                        </w:tblCellMar>
                        <w:tblLook w:val="01E0" w:firstRow="1" w:lastRow="1" w:firstColumn="1" w:lastColumn="1" w:noHBand="0" w:noVBand="0"/>
                      </w:tblPr>
                      <w:tblGrid>
                        <w:gridCol w:w="963"/>
                        <w:gridCol w:w="963"/>
                        <w:gridCol w:w="964"/>
                        <w:gridCol w:w="964"/>
                        <w:gridCol w:w="978"/>
                      </w:tblGrid>
                      <w:tr w:rsidR="00AA1DFE" w14:paraId="10EA37FC" w14:textId="77777777" w:rsidTr="000B7B27">
                        <w:trPr>
                          <w:trHeight w:val="436"/>
                          <w:jc w:val="center"/>
                        </w:trPr>
                        <w:tc>
                          <w:tcPr>
                            <w:tcW w:w="996" w:type="pct"/>
                            <w:tcBorders>
                              <w:top w:val="nil"/>
                              <w:left w:val="nil"/>
                              <w:bottom w:val="nil"/>
                              <w:right w:val="nil"/>
                            </w:tcBorders>
                            <w:shd w:val="clear" w:color="auto" w:fill="BDCCD6"/>
                          </w:tcPr>
                          <w:p w14:paraId="1092EB91" w14:textId="77777777" w:rsidR="00AA1DFE" w:rsidRDefault="00AA1DFE" w:rsidP="00AA1DFE">
                            <w:pPr>
                              <w:pStyle w:val="TableText"/>
                            </w:pPr>
                            <w:r>
                              <w:t xml:space="preserve">Header </w:t>
                            </w:r>
                            <w:r>
                              <w:rPr>
                                <w:spacing w:val="-10"/>
                              </w:rPr>
                              <w:t>1</w:t>
                            </w:r>
                          </w:p>
                        </w:tc>
                        <w:tc>
                          <w:tcPr>
                            <w:tcW w:w="996" w:type="pct"/>
                            <w:tcBorders>
                              <w:top w:val="nil"/>
                              <w:left w:val="nil"/>
                              <w:bottom w:val="nil"/>
                              <w:right w:val="nil"/>
                            </w:tcBorders>
                            <w:shd w:val="clear" w:color="auto" w:fill="BDCCD6"/>
                          </w:tcPr>
                          <w:p w14:paraId="6F63D730" w14:textId="77777777" w:rsidR="00AA1DFE" w:rsidRDefault="00AA1DFE" w:rsidP="00AA1DFE">
                            <w:pPr>
                              <w:pStyle w:val="TableText"/>
                            </w:pPr>
                            <w:r>
                              <w:t xml:space="preserve">Header </w:t>
                            </w:r>
                            <w:r>
                              <w:rPr>
                                <w:spacing w:val="-10"/>
                              </w:rPr>
                              <w:t>2</w:t>
                            </w:r>
                          </w:p>
                        </w:tc>
                        <w:tc>
                          <w:tcPr>
                            <w:tcW w:w="998" w:type="pct"/>
                            <w:tcBorders>
                              <w:top w:val="nil"/>
                              <w:left w:val="nil"/>
                              <w:bottom w:val="nil"/>
                              <w:right w:val="nil"/>
                            </w:tcBorders>
                            <w:shd w:val="clear" w:color="auto" w:fill="BDCCD6"/>
                          </w:tcPr>
                          <w:p w14:paraId="64435182" w14:textId="77777777" w:rsidR="00AA1DFE" w:rsidRDefault="00AA1DFE" w:rsidP="00AA1DFE">
                            <w:pPr>
                              <w:pStyle w:val="TableText"/>
                            </w:pPr>
                            <w:r>
                              <w:t xml:space="preserve">Header </w:t>
                            </w:r>
                            <w:r>
                              <w:rPr>
                                <w:spacing w:val="-10"/>
                              </w:rPr>
                              <w:t>3</w:t>
                            </w:r>
                          </w:p>
                        </w:tc>
                        <w:tc>
                          <w:tcPr>
                            <w:tcW w:w="998" w:type="pct"/>
                            <w:tcBorders>
                              <w:top w:val="nil"/>
                              <w:left w:val="nil"/>
                              <w:bottom w:val="nil"/>
                              <w:right w:val="nil"/>
                            </w:tcBorders>
                            <w:shd w:val="clear" w:color="auto" w:fill="BDCCD6"/>
                          </w:tcPr>
                          <w:p w14:paraId="059AD8D9" w14:textId="77777777" w:rsidR="00AA1DFE" w:rsidRDefault="00AA1DFE" w:rsidP="00AA1DFE">
                            <w:pPr>
                              <w:pStyle w:val="TableText"/>
                            </w:pPr>
                            <w:r>
                              <w:t xml:space="preserve">Header </w:t>
                            </w:r>
                            <w:r>
                              <w:rPr>
                                <w:spacing w:val="-10"/>
                              </w:rPr>
                              <w:t>4</w:t>
                            </w:r>
                          </w:p>
                        </w:tc>
                        <w:tc>
                          <w:tcPr>
                            <w:tcW w:w="1012" w:type="pct"/>
                            <w:tcBorders>
                              <w:top w:val="nil"/>
                              <w:left w:val="nil"/>
                              <w:bottom w:val="nil"/>
                              <w:right w:val="nil"/>
                            </w:tcBorders>
                            <w:shd w:val="clear" w:color="auto" w:fill="BDCCD6"/>
                          </w:tcPr>
                          <w:p w14:paraId="207DB089" w14:textId="77777777" w:rsidR="00AA1DFE" w:rsidRDefault="00AA1DFE" w:rsidP="00AA1DFE">
                            <w:pPr>
                              <w:pStyle w:val="TableText"/>
                            </w:pPr>
                            <w:r>
                              <w:t xml:space="preserve">Header </w:t>
                            </w:r>
                            <w:r>
                              <w:rPr>
                                <w:spacing w:val="-10"/>
                              </w:rPr>
                              <w:t>5</w:t>
                            </w:r>
                          </w:p>
                        </w:tc>
                      </w:tr>
                      <w:tr w:rsidR="00AA1DFE" w14:paraId="7D570BA7" w14:textId="77777777" w:rsidTr="000B7B27">
                        <w:trPr>
                          <w:trHeight w:val="427"/>
                          <w:jc w:val="center"/>
                        </w:trPr>
                        <w:tc>
                          <w:tcPr>
                            <w:tcW w:w="996" w:type="pct"/>
                            <w:tcBorders>
                              <w:top w:val="nil"/>
                            </w:tcBorders>
                          </w:tcPr>
                          <w:p w14:paraId="04728B94" w14:textId="77777777" w:rsidR="00AA1DFE" w:rsidRPr="00DF791B" w:rsidRDefault="00AA1DFE" w:rsidP="00AA1DFE">
                            <w:pPr>
                              <w:pStyle w:val="TableText"/>
                              <w:jc w:val="both"/>
                            </w:pPr>
                            <w:r w:rsidRPr="00DF791B">
                              <w:t>XXXXXX</w:t>
                            </w:r>
                          </w:p>
                        </w:tc>
                        <w:tc>
                          <w:tcPr>
                            <w:tcW w:w="996" w:type="pct"/>
                            <w:tcBorders>
                              <w:top w:val="nil"/>
                            </w:tcBorders>
                          </w:tcPr>
                          <w:p w14:paraId="396155C1" w14:textId="77777777" w:rsidR="00AA1DFE" w:rsidRPr="00DF791B" w:rsidRDefault="00AA1DFE" w:rsidP="00AA1DFE">
                            <w:pPr>
                              <w:pStyle w:val="TableText"/>
                            </w:pPr>
                            <w:r w:rsidRPr="00DF791B">
                              <w:t>XXXXXX</w:t>
                            </w:r>
                          </w:p>
                        </w:tc>
                        <w:tc>
                          <w:tcPr>
                            <w:tcW w:w="998" w:type="pct"/>
                            <w:tcBorders>
                              <w:top w:val="nil"/>
                            </w:tcBorders>
                          </w:tcPr>
                          <w:p w14:paraId="66238E4D" w14:textId="77777777" w:rsidR="00AA1DFE" w:rsidRPr="00DF791B" w:rsidRDefault="00AA1DFE" w:rsidP="00AA1DFE">
                            <w:pPr>
                              <w:pStyle w:val="TableText"/>
                            </w:pPr>
                            <w:r w:rsidRPr="00DF791B">
                              <w:t>XXXXXX</w:t>
                            </w:r>
                          </w:p>
                        </w:tc>
                        <w:tc>
                          <w:tcPr>
                            <w:tcW w:w="998" w:type="pct"/>
                            <w:tcBorders>
                              <w:top w:val="nil"/>
                            </w:tcBorders>
                          </w:tcPr>
                          <w:p w14:paraId="7D16FADB" w14:textId="77777777" w:rsidR="00AA1DFE" w:rsidRPr="00DF791B" w:rsidRDefault="00AA1DFE" w:rsidP="00AA1DFE">
                            <w:pPr>
                              <w:pStyle w:val="TableText"/>
                            </w:pPr>
                            <w:r w:rsidRPr="00DF791B">
                              <w:t>XXXXXX</w:t>
                            </w:r>
                          </w:p>
                        </w:tc>
                        <w:tc>
                          <w:tcPr>
                            <w:tcW w:w="1012" w:type="pct"/>
                            <w:tcBorders>
                              <w:top w:val="nil"/>
                            </w:tcBorders>
                          </w:tcPr>
                          <w:p w14:paraId="75A2B06C" w14:textId="77777777" w:rsidR="00AA1DFE" w:rsidRPr="00DF791B" w:rsidRDefault="00AA1DFE" w:rsidP="00AA1DFE">
                            <w:pPr>
                              <w:pStyle w:val="TableText"/>
                            </w:pPr>
                            <w:r w:rsidRPr="00DF791B">
                              <w:t>XXXX</w:t>
                            </w:r>
                            <w:r>
                              <w:t>XX</w:t>
                            </w:r>
                          </w:p>
                        </w:tc>
                      </w:tr>
                      <w:tr w:rsidR="00AA1DFE" w14:paraId="29B10BAF" w14:textId="77777777" w:rsidTr="000B7B27">
                        <w:trPr>
                          <w:trHeight w:val="364"/>
                          <w:jc w:val="center"/>
                        </w:trPr>
                        <w:tc>
                          <w:tcPr>
                            <w:tcW w:w="996" w:type="pct"/>
                          </w:tcPr>
                          <w:p w14:paraId="0F66FF94" w14:textId="77777777" w:rsidR="00AA1DFE" w:rsidRPr="00DF791B" w:rsidRDefault="00AA1DFE" w:rsidP="00AA1DFE">
                            <w:pPr>
                              <w:pStyle w:val="TableText"/>
                            </w:pPr>
                            <w:r w:rsidRPr="00DF791B">
                              <w:t>XXXXXX</w:t>
                            </w:r>
                          </w:p>
                        </w:tc>
                        <w:tc>
                          <w:tcPr>
                            <w:tcW w:w="996" w:type="pct"/>
                          </w:tcPr>
                          <w:p w14:paraId="7D67989E" w14:textId="77777777" w:rsidR="00AA1DFE" w:rsidRPr="00DF791B" w:rsidRDefault="00AA1DFE" w:rsidP="00AA1DFE">
                            <w:pPr>
                              <w:pStyle w:val="TableText"/>
                            </w:pPr>
                            <w:r w:rsidRPr="00DF791B">
                              <w:t>XXXXXX</w:t>
                            </w:r>
                          </w:p>
                        </w:tc>
                        <w:tc>
                          <w:tcPr>
                            <w:tcW w:w="998" w:type="pct"/>
                          </w:tcPr>
                          <w:p w14:paraId="0A56ED06" w14:textId="77777777" w:rsidR="00AA1DFE" w:rsidRPr="00DF791B" w:rsidRDefault="00AA1DFE" w:rsidP="00AA1DFE">
                            <w:pPr>
                              <w:pStyle w:val="TableText"/>
                            </w:pPr>
                            <w:r w:rsidRPr="00DF791B">
                              <w:t>XXXXXX</w:t>
                            </w:r>
                          </w:p>
                        </w:tc>
                        <w:tc>
                          <w:tcPr>
                            <w:tcW w:w="998" w:type="pct"/>
                          </w:tcPr>
                          <w:p w14:paraId="43CFA9D0" w14:textId="77777777" w:rsidR="00AA1DFE" w:rsidRPr="00DF791B" w:rsidRDefault="00AA1DFE" w:rsidP="00AA1DFE">
                            <w:pPr>
                              <w:pStyle w:val="TableText"/>
                            </w:pPr>
                            <w:r w:rsidRPr="00DF791B">
                              <w:t>XXXXXX</w:t>
                            </w:r>
                          </w:p>
                        </w:tc>
                        <w:tc>
                          <w:tcPr>
                            <w:tcW w:w="1012" w:type="pct"/>
                          </w:tcPr>
                          <w:p w14:paraId="10B277F7" w14:textId="77777777" w:rsidR="00AA1DFE" w:rsidRPr="00DF791B" w:rsidRDefault="00AA1DFE" w:rsidP="00AA1DFE">
                            <w:pPr>
                              <w:pStyle w:val="TableText"/>
                            </w:pPr>
                            <w:r w:rsidRPr="00DF791B">
                              <w:t>XXXXXX</w:t>
                            </w:r>
                          </w:p>
                        </w:tc>
                      </w:tr>
                      <w:tr w:rsidR="00AA1DFE" w14:paraId="0BFDF3F1" w14:textId="77777777" w:rsidTr="000B7B27">
                        <w:trPr>
                          <w:trHeight w:val="393"/>
                          <w:jc w:val="center"/>
                        </w:trPr>
                        <w:tc>
                          <w:tcPr>
                            <w:tcW w:w="996" w:type="pct"/>
                          </w:tcPr>
                          <w:p w14:paraId="081A00F5" w14:textId="77777777" w:rsidR="00AA1DFE" w:rsidRPr="00DF791B" w:rsidRDefault="00AA1DFE" w:rsidP="00AA1DFE">
                            <w:pPr>
                              <w:pStyle w:val="TableText"/>
                            </w:pPr>
                            <w:r w:rsidRPr="00DF791B">
                              <w:t>XXXXXX</w:t>
                            </w:r>
                          </w:p>
                        </w:tc>
                        <w:tc>
                          <w:tcPr>
                            <w:tcW w:w="996" w:type="pct"/>
                          </w:tcPr>
                          <w:p w14:paraId="68A37C4F" w14:textId="77777777" w:rsidR="00AA1DFE" w:rsidRPr="00DF791B" w:rsidRDefault="00AA1DFE" w:rsidP="00AA1DFE">
                            <w:pPr>
                              <w:pStyle w:val="TableText"/>
                            </w:pPr>
                            <w:r w:rsidRPr="00DF791B">
                              <w:t>XXXXXX</w:t>
                            </w:r>
                          </w:p>
                        </w:tc>
                        <w:tc>
                          <w:tcPr>
                            <w:tcW w:w="998" w:type="pct"/>
                          </w:tcPr>
                          <w:p w14:paraId="62E4E393" w14:textId="77777777" w:rsidR="00AA1DFE" w:rsidRPr="00DF791B" w:rsidRDefault="00AA1DFE" w:rsidP="00AA1DFE">
                            <w:pPr>
                              <w:pStyle w:val="TableText"/>
                            </w:pPr>
                            <w:r w:rsidRPr="00DF791B">
                              <w:t>XXXXXX</w:t>
                            </w:r>
                          </w:p>
                        </w:tc>
                        <w:tc>
                          <w:tcPr>
                            <w:tcW w:w="998" w:type="pct"/>
                          </w:tcPr>
                          <w:p w14:paraId="01FB686E" w14:textId="77777777" w:rsidR="00AA1DFE" w:rsidRPr="00DF791B" w:rsidRDefault="00AA1DFE" w:rsidP="00AA1DFE">
                            <w:pPr>
                              <w:pStyle w:val="TableText"/>
                            </w:pPr>
                            <w:r w:rsidRPr="00DF791B">
                              <w:t>XXXXXX</w:t>
                            </w:r>
                          </w:p>
                        </w:tc>
                        <w:tc>
                          <w:tcPr>
                            <w:tcW w:w="1012" w:type="pct"/>
                          </w:tcPr>
                          <w:p w14:paraId="24E1F843" w14:textId="77777777" w:rsidR="00AA1DFE" w:rsidRPr="00DF791B" w:rsidRDefault="00AA1DFE" w:rsidP="00AA1DFE">
                            <w:pPr>
                              <w:pStyle w:val="TableText"/>
                            </w:pPr>
                            <w:r w:rsidRPr="00DF791B">
                              <w:t>XXXXXX</w:t>
                            </w:r>
                          </w:p>
                        </w:tc>
                      </w:tr>
                      <w:tr w:rsidR="00AA1DFE" w14:paraId="3E6A1DEA" w14:textId="77777777" w:rsidTr="000B7B27">
                        <w:trPr>
                          <w:trHeight w:val="393"/>
                          <w:jc w:val="center"/>
                        </w:trPr>
                        <w:tc>
                          <w:tcPr>
                            <w:tcW w:w="996" w:type="pct"/>
                          </w:tcPr>
                          <w:p w14:paraId="2884279D" w14:textId="77777777" w:rsidR="00AA1DFE" w:rsidRPr="00DF791B" w:rsidRDefault="00AA1DFE" w:rsidP="00AA1DFE">
                            <w:pPr>
                              <w:pStyle w:val="TableText"/>
                            </w:pPr>
                            <w:r w:rsidRPr="00DF791B">
                              <w:t>XXXXXX</w:t>
                            </w:r>
                          </w:p>
                        </w:tc>
                        <w:tc>
                          <w:tcPr>
                            <w:tcW w:w="996" w:type="pct"/>
                          </w:tcPr>
                          <w:p w14:paraId="70F07B50" w14:textId="77777777" w:rsidR="00AA1DFE" w:rsidRPr="00DF791B" w:rsidRDefault="00AA1DFE" w:rsidP="00AA1DFE">
                            <w:pPr>
                              <w:pStyle w:val="TableText"/>
                            </w:pPr>
                            <w:r w:rsidRPr="00DF791B">
                              <w:t>XXXXXX</w:t>
                            </w:r>
                          </w:p>
                        </w:tc>
                        <w:tc>
                          <w:tcPr>
                            <w:tcW w:w="998" w:type="pct"/>
                          </w:tcPr>
                          <w:p w14:paraId="54B79EA0" w14:textId="77777777" w:rsidR="00AA1DFE" w:rsidRPr="00DF791B" w:rsidRDefault="00AA1DFE" w:rsidP="00AA1DFE">
                            <w:pPr>
                              <w:pStyle w:val="TableText"/>
                            </w:pPr>
                            <w:r w:rsidRPr="00DF791B">
                              <w:t>XXXXXX</w:t>
                            </w:r>
                          </w:p>
                        </w:tc>
                        <w:tc>
                          <w:tcPr>
                            <w:tcW w:w="998" w:type="pct"/>
                          </w:tcPr>
                          <w:p w14:paraId="234D55FD" w14:textId="77777777" w:rsidR="00AA1DFE" w:rsidRPr="00DF791B" w:rsidRDefault="00AA1DFE" w:rsidP="00AA1DFE">
                            <w:pPr>
                              <w:pStyle w:val="TableText"/>
                            </w:pPr>
                            <w:r w:rsidRPr="00DF791B">
                              <w:t>XXXXXX</w:t>
                            </w:r>
                          </w:p>
                        </w:tc>
                        <w:tc>
                          <w:tcPr>
                            <w:tcW w:w="1012" w:type="pct"/>
                          </w:tcPr>
                          <w:p w14:paraId="68E89A08" w14:textId="77777777" w:rsidR="00AA1DFE" w:rsidRPr="00DF791B" w:rsidRDefault="00AA1DFE" w:rsidP="00AA1DFE">
                            <w:pPr>
                              <w:pStyle w:val="TableText"/>
                            </w:pPr>
                            <w:r w:rsidRPr="00DF791B">
                              <w:t>XXXXXX</w:t>
                            </w:r>
                          </w:p>
                        </w:tc>
                      </w:tr>
                      <w:tr w:rsidR="00AA1DFE" w14:paraId="721B5926" w14:textId="77777777" w:rsidTr="000B7B27">
                        <w:trPr>
                          <w:trHeight w:val="383"/>
                          <w:jc w:val="center"/>
                        </w:trPr>
                        <w:tc>
                          <w:tcPr>
                            <w:tcW w:w="996" w:type="pct"/>
                          </w:tcPr>
                          <w:p w14:paraId="080A8143" w14:textId="77777777" w:rsidR="00AA1DFE" w:rsidRPr="00DF791B" w:rsidRDefault="00AA1DFE" w:rsidP="00AA1DFE">
                            <w:pPr>
                              <w:pStyle w:val="TableText"/>
                            </w:pPr>
                            <w:r w:rsidRPr="00DF791B">
                              <w:t>XXXXXX</w:t>
                            </w:r>
                          </w:p>
                        </w:tc>
                        <w:tc>
                          <w:tcPr>
                            <w:tcW w:w="996" w:type="pct"/>
                          </w:tcPr>
                          <w:p w14:paraId="160DA65C" w14:textId="77777777" w:rsidR="00AA1DFE" w:rsidRPr="00DF791B" w:rsidRDefault="00AA1DFE" w:rsidP="00AA1DFE">
                            <w:pPr>
                              <w:pStyle w:val="TableText"/>
                            </w:pPr>
                            <w:r w:rsidRPr="00DF791B">
                              <w:t>XXXXXX</w:t>
                            </w:r>
                          </w:p>
                        </w:tc>
                        <w:tc>
                          <w:tcPr>
                            <w:tcW w:w="998" w:type="pct"/>
                          </w:tcPr>
                          <w:p w14:paraId="24B3C1AF" w14:textId="77777777" w:rsidR="00AA1DFE" w:rsidRPr="00DF791B" w:rsidRDefault="00AA1DFE" w:rsidP="00AA1DFE">
                            <w:pPr>
                              <w:pStyle w:val="TableText"/>
                            </w:pPr>
                            <w:r w:rsidRPr="00DF791B">
                              <w:t>XXXXXX</w:t>
                            </w:r>
                          </w:p>
                        </w:tc>
                        <w:tc>
                          <w:tcPr>
                            <w:tcW w:w="998" w:type="pct"/>
                          </w:tcPr>
                          <w:p w14:paraId="1F1A1B23" w14:textId="77777777" w:rsidR="00AA1DFE" w:rsidRPr="00DF791B" w:rsidRDefault="00AA1DFE" w:rsidP="00AA1DFE">
                            <w:pPr>
                              <w:pStyle w:val="TableText"/>
                            </w:pPr>
                            <w:r w:rsidRPr="00DF791B">
                              <w:t>XXXXXX</w:t>
                            </w:r>
                          </w:p>
                        </w:tc>
                        <w:tc>
                          <w:tcPr>
                            <w:tcW w:w="1012" w:type="pct"/>
                          </w:tcPr>
                          <w:p w14:paraId="478FC8E8" w14:textId="77777777" w:rsidR="00AA1DFE" w:rsidRPr="00DF791B" w:rsidRDefault="00AA1DFE" w:rsidP="00AA1DFE">
                            <w:pPr>
                              <w:pStyle w:val="TableText"/>
                            </w:pPr>
                            <w:r w:rsidRPr="00DF791B">
                              <w:t>XXXXXX</w:t>
                            </w:r>
                          </w:p>
                        </w:tc>
                      </w:tr>
                      <w:tr w:rsidR="00AA1DFE" w14:paraId="3A27B881" w14:textId="77777777" w:rsidTr="000B7B27">
                        <w:trPr>
                          <w:trHeight w:val="383"/>
                          <w:jc w:val="center"/>
                        </w:trPr>
                        <w:tc>
                          <w:tcPr>
                            <w:tcW w:w="996" w:type="pct"/>
                          </w:tcPr>
                          <w:p w14:paraId="1E380416" w14:textId="77777777" w:rsidR="00AA1DFE" w:rsidRPr="00DF791B" w:rsidRDefault="00AA1DFE" w:rsidP="00AA1DFE">
                            <w:pPr>
                              <w:pStyle w:val="TableText"/>
                            </w:pPr>
                            <w:r w:rsidRPr="00DF791B">
                              <w:t>XXXXXX</w:t>
                            </w:r>
                          </w:p>
                        </w:tc>
                        <w:tc>
                          <w:tcPr>
                            <w:tcW w:w="996" w:type="pct"/>
                          </w:tcPr>
                          <w:p w14:paraId="66018E71" w14:textId="77777777" w:rsidR="00AA1DFE" w:rsidRPr="00DF791B" w:rsidRDefault="00AA1DFE" w:rsidP="00AA1DFE">
                            <w:pPr>
                              <w:pStyle w:val="TableText"/>
                            </w:pPr>
                            <w:r w:rsidRPr="00DF791B">
                              <w:t>XXXXXX</w:t>
                            </w:r>
                          </w:p>
                        </w:tc>
                        <w:tc>
                          <w:tcPr>
                            <w:tcW w:w="998" w:type="pct"/>
                          </w:tcPr>
                          <w:p w14:paraId="64C265B5" w14:textId="77777777" w:rsidR="00AA1DFE" w:rsidRPr="00DF791B" w:rsidRDefault="00AA1DFE" w:rsidP="00AA1DFE">
                            <w:pPr>
                              <w:pStyle w:val="TableText"/>
                            </w:pPr>
                            <w:r w:rsidRPr="00DF791B">
                              <w:t>XXXXXX</w:t>
                            </w:r>
                          </w:p>
                        </w:tc>
                        <w:tc>
                          <w:tcPr>
                            <w:tcW w:w="998" w:type="pct"/>
                          </w:tcPr>
                          <w:p w14:paraId="10C4B6BC" w14:textId="77777777" w:rsidR="00AA1DFE" w:rsidRPr="00DF791B" w:rsidRDefault="00AA1DFE" w:rsidP="00AA1DFE">
                            <w:pPr>
                              <w:pStyle w:val="TableText"/>
                            </w:pPr>
                            <w:r w:rsidRPr="00DF791B">
                              <w:t>XXXXXX</w:t>
                            </w:r>
                          </w:p>
                        </w:tc>
                        <w:tc>
                          <w:tcPr>
                            <w:tcW w:w="1012" w:type="pct"/>
                          </w:tcPr>
                          <w:p w14:paraId="65A305F0" w14:textId="77777777" w:rsidR="00AA1DFE" w:rsidRPr="00DF791B" w:rsidRDefault="00AA1DFE" w:rsidP="00AA1DFE">
                            <w:pPr>
                              <w:pStyle w:val="TableText"/>
                            </w:pPr>
                            <w:r w:rsidRPr="00DF791B">
                              <w:t>XXXXXX</w:t>
                            </w:r>
                          </w:p>
                        </w:tc>
                      </w:tr>
                    </w:tbl>
                    <w:p w14:paraId="20DE116B" w14:textId="77777777" w:rsidR="00AA1DFE" w:rsidRDefault="00AA1DFE"/>
                  </w:txbxContent>
                </v:textbox>
                <w10:wrap anchorx="margin"/>
              </v:shape>
            </w:pict>
          </mc:Fallback>
        </mc:AlternateContent>
      </w:r>
    </w:p>
    <w:p w14:paraId="625379E8" w14:textId="77777777" w:rsidR="00E83B45" w:rsidRDefault="00E83B45" w:rsidP="008050C4"/>
    <w:p w14:paraId="37789D63" w14:textId="77777777" w:rsidR="00E83B45" w:rsidRDefault="000B7B27" w:rsidP="008050C4">
      <w:r>
        <w:rPr>
          <w:noProof/>
        </w:rPr>
        <mc:AlternateContent>
          <mc:Choice Requires="wps">
            <w:drawing>
              <wp:anchor distT="0" distB="0" distL="114300" distR="114300" simplePos="0" relativeHeight="252088320" behindDoc="0" locked="0" layoutInCell="1" allowOverlap="1" wp14:anchorId="1CF0C631" wp14:editId="5BEFFC0C">
                <wp:simplePos x="0" y="0"/>
                <wp:positionH relativeFrom="margin">
                  <wp:align>right</wp:align>
                </wp:positionH>
                <wp:positionV relativeFrom="page">
                  <wp:posOffset>2676524</wp:posOffset>
                </wp:positionV>
                <wp:extent cx="3190875" cy="352425"/>
                <wp:effectExtent l="0" t="0" r="9525" b="9525"/>
                <wp:wrapNone/>
                <wp:docPr id="86" name="Text Box 86"/>
                <wp:cNvGraphicFramePr/>
                <a:graphic xmlns:a="http://schemas.openxmlformats.org/drawingml/2006/main">
                  <a:graphicData uri="http://schemas.microsoft.com/office/word/2010/wordprocessingShape">
                    <wps:wsp>
                      <wps:cNvSpPr txBox="1"/>
                      <wps:spPr>
                        <a:xfrm>
                          <a:off x="0" y="0"/>
                          <a:ext cx="3190875" cy="352425"/>
                        </a:xfrm>
                        <a:prstGeom prst="rect">
                          <a:avLst/>
                        </a:prstGeom>
                        <a:noFill/>
                        <a:ln w="6350">
                          <a:noFill/>
                        </a:ln>
                      </wps:spPr>
                      <wps:txbx>
                        <w:txbxContent>
                          <w:p w14:paraId="2CBBDA91" w14:textId="77777777" w:rsidR="00AA1DFE" w:rsidRPr="008F19A1" w:rsidRDefault="00AA1DFE" w:rsidP="00AA1DFE">
                            <w:pPr>
                              <w:pStyle w:val="Caption"/>
                            </w:pPr>
                            <w:r>
                              <w:t>SOURCE:</w:t>
                            </w:r>
                            <w:r w:rsidRPr="008F19A1">
                              <w:t xml:space="preserve"> uriorepe pernatis sequi nonsequiae dis dem quid et at la. </w:t>
                            </w:r>
                          </w:p>
                          <w:p w14:paraId="3DBCCA1D" w14:textId="77777777" w:rsidR="00AA1DFE" w:rsidRPr="008F19A1" w:rsidRDefault="00AA1DFE" w:rsidP="00AA1DFE">
                            <w:pPr>
                              <w:pStyle w:val="Caption"/>
                            </w:pPr>
                          </w:p>
                          <w:p w14:paraId="0EA2986C" w14:textId="77777777" w:rsidR="00AA1DFE" w:rsidRDefault="00AA1DFE" w:rsidP="00AA1DFE">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0C631" id="Text Box 86" o:spid="_x0000_s1072" type="#_x0000_t202" style="position:absolute;margin-left:200.05pt;margin-top:210.75pt;width:251.25pt;height:27.75pt;z-index:252088320;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" filled="f" stroked="f" strokeweight=".5pt">
                <v:textbox inset="0,0,0,0">
                  <w:txbxContent>
                    <w:p w14:paraId="2CBBDA91" w14:textId="77777777" w:rsidR="00AA1DFE" w:rsidRPr="008F19A1" w:rsidRDefault="00AA1DFE" w:rsidP="00AA1DFE">
                      <w:pPr>
                        <w:pStyle w:val="Caption"/>
                      </w:pPr>
                      <w:r>
                        <w:t>SOURCE:</w:t>
                      </w:r>
                      <w:r w:rsidRPr="008F19A1">
                        <w:t xml:space="preserve"> uriorepe pernatis sequi nonsequiae dis dem quid et at la. </w:t>
                      </w:r>
                    </w:p>
                    <w:p w14:paraId="3DBCCA1D" w14:textId="77777777" w:rsidR="00AA1DFE" w:rsidRPr="008F19A1" w:rsidRDefault="00AA1DFE" w:rsidP="00AA1DFE">
                      <w:pPr>
                        <w:pStyle w:val="Caption"/>
                      </w:pPr>
                    </w:p>
                    <w:p w14:paraId="0EA2986C" w14:textId="77777777" w:rsidR="00AA1DFE" w:rsidRDefault="00AA1DFE" w:rsidP="00AA1DFE">
                      <w:pPr>
                        <w:pStyle w:val="Caption"/>
                      </w:pPr>
                    </w:p>
                  </w:txbxContent>
                </v:textbox>
                <w10:wrap anchorx="margin" anchory="page"/>
              </v:shape>
            </w:pict>
          </mc:Fallback>
        </mc:AlternateContent>
      </w:r>
      <w:r w:rsidR="00AA1DFE">
        <w:rPr>
          <w:noProof/>
        </w:rPr>
        <mc:AlternateContent>
          <mc:Choice Requires="wps">
            <w:drawing>
              <wp:anchor distT="0" distB="0" distL="114300" distR="114300" simplePos="0" relativeHeight="252085248" behindDoc="0" locked="0" layoutInCell="1" allowOverlap="1" wp14:anchorId="20A545AF" wp14:editId="7F6EFE92">
                <wp:simplePos x="0" y="0"/>
                <wp:positionH relativeFrom="margin">
                  <wp:align>right</wp:align>
                </wp:positionH>
                <wp:positionV relativeFrom="paragraph">
                  <wp:posOffset>2158365</wp:posOffset>
                </wp:positionV>
                <wp:extent cx="3200400" cy="600075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3200400" cy="6000750"/>
                        </a:xfrm>
                        <a:prstGeom prst="rect">
                          <a:avLst/>
                        </a:prstGeom>
                        <a:noFill/>
                        <a:ln w="6350">
                          <a:noFill/>
                        </a:ln>
                      </wps:spPr>
                      <wps:linkedTxbx id="45" seq="1"/>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0A545AF" id="Text Box 84" o:spid="_x0000_s1073" type="#_x0000_t202" style="position:absolute;margin-left:200.8pt;margin-top:169.95pt;width:252pt;height:472.5pt;z-index:252085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" filled="f" stroked="f" strokeweight=".5pt">
                <v:textbox style="mso-fit-shape-to-text:t" inset="0,0,0,0">
                  <w:txbxContent/>
                </v:textbox>
                <w10:wrap anchorx="margin"/>
              </v:shape>
            </w:pict>
          </mc:Fallback>
        </mc:AlternateContent>
      </w:r>
      <w:r w:rsidR="00E83B45">
        <w:br w:type="page"/>
      </w:r>
    </w:p>
    <w:p w14:paraId="293AAC38" w14:textId="77777777" w:rsidR="00E83B45" w:rsidRDefault="00C33CA6" w:rsidP="008050C4">
      <w:r>
        <w:rPr>
          <w:noProof/>
        </w:rPr>
        <w:lastRenderedPageBreak/>
        <w:drawing>
          <wp:anchor distT="0" distB="0" distL="114300" distR="114300" simplePos="0" relativeHeight="251364349" behindDoc="0" locked="0" layoutInCell="1" allowOverlap="1" wp14:anchorId="6029297D" wp14:editId="26298364">
            <wp:simplePos x="0" y="0"/>
            <wp:positionH relativeFrom="margin">
              <wp:posOffset>-9526</wp:posOffset>
            </wp:positionH>
            <wp:positionV relativeFrom="page">
              <wp:posOffset>523875</wp:posOffset>
            </wp:positionV>
            <wp:extent cx="6657975" cy="3752850"/>
            <wp:effectExtent l="0" t="0" r="9525" b="0"/>
            <wp:wrapNone/>
            <wp:docPr id="96" name="Picture 96" descr="A group of men work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group of men working on a road&#10;&#10;Description automatically generated"/>
                    <pic:cNvPicPr/>
                  </pic:nvPicPr>
                  <pic:blipFill rotWithShape="1">
                    <a:blip r:embed="rId24"/>
                    <a:srcRect l="3010" t="20186" r="-93" b="6853"/>
                    <a:stretch/>
                  </pic:blipFill>
                  <pic:spPr bwMode="auto">
                    <a:xfrm>
                      <a:off x="0" y="0"/>
                      <a:ext cx="6657975" cy="3752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AED9E3C" w14:textId="77777777" w:rsidR="00E83B45" w:rsidRDefault="000B7B27" w:rsidP="009A786A">
      <w:pPr>
        <w:pStyle w:val="ContactInformation"/>
      </w:pPr>
      <w:r>
        <mc:AlternateContent>
          <mc:Choice Requires="wps">
            <w:drawing>
              <wp:anchor distT="0" distB="0" distL="114300" distR="114300" simplePos="0" relativeHeight="252104704" behindDoc="0" locked="0" layoutInCell="1" allowOverlap="1" wp14:anchorId="21A26B25" wp14:editId="6EF53FC8">
                <wp:simplePos x="0" y="0"/>
                <wp:positionH relativeFrom="margin">
                  <wp:align>right</wp:align>
                </wp:positionH>
                <wp:positionV relativeFrom="page">
                  <wp:posOffset>6105525</wp:posOffset>
                </wp:positionV>
                <wp:extent cx="3200400" cy="2505075"/>
                <wp:effectExtent l="0" t="0" r="0" b="9525"/>
                <wp:wrapNone/>
                <wp:docPr id="93" name="Text Box 93"/>
                <wp:cNvGraphicFramePr/>
                <a:graphic xmlns:a="http://schemas.openxmlformats.org/drawingml/2006/main">
                  <a:graphicData uri="http://schemas.microsoft.com/office/word/2010/wordprocessingShape">
                    <wps:wsp>
                      <wps:cNvSpPr txBox="1"/>
                      <wps:spPr>
                        <a:xfrm>
                          <a:off x="0" y="0"/>
                          <a:ext cx="3200400" cy="2505075"/>
                        </a:xfrm>
                        <a:prstGeom prst="rect">
                          <a:avLst/>
                        </a:prstGeom>
                        <a:solidFill>
                          <a:schemeClr val="lt1"/>
                        </a:solidFill>
                        <a:ln w="6350">
                          <a:noFill/>
                        </a:ln>
                      </wps:spPr>
                      <wps:linkedTxbx id="48" seq="2"/>
                      <wps:bodyPr rot="0" spcFirstLastPara="0" vertOverflow="overflow" horzOverflow="overflow" vert="horz" wrap="square" lIns="0" tIns="0" rIns="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1A26B25" id="Text Box 93" o:spid="_x0000_s1074" type="#_x0000_t202" style="position:absolute;margin-left:200.8pt;margin-top:480.75pt;width:252pt;height:197.25pt;z-index:25210470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" fillcolor="white [3201]" stroked="f" strokeweight=".5pt">
                <v:textbox style="mso-fit-shape-to-text:t" inset="0,0,0">
                  <w:txbxContent/>
                </v:textbox>
                <w10:wrap anchorx="margin" anchory="page"/>
              </v:shape>
            </w:pict>
          </mc:Fallback>
        </mc:AlternateContent>
      </w:r>
      <w:r>
        <mc:AlternateContent>
          <mc:Choice Requires="wps">
            <w:drawing>
              <wp:anchor distT="0" distB="0" distL="114300" distR="114300" simplePos="0" relativeHeight="252102656" behindDoc="0" locked="0" layoutInCell="1" allowOverlap="1" wp14:anchorId="519CD796" wp14:editId="09077FF8">
                <wp:simplePos x="0" y="0"/>
                <wp:positionH relativeFrom="margin">
                  <wp:posOffset>9525</wp:posOffset>
                </wp:positionH>
                <wp:positionV relativeFrom="page">
                  <wp:posOffset>6096000</wp:posOffset>
                </wp:positionV>
                <wp:extent cx="3200400" cy="2600325"/>
                <wp:effectExtent l="0" t="0" r="0" b="9525"/>
                <wp:wrapNone/>
                <wp:docPr id="92" name="Text Box 92"/>
                <wp:cNvGraphicFramePr/>
                <a:graphic xmlns:a="http://schemas.openxmlformats.org/drawingml/2006/main">
                  <a:graphicData uri="http://schemas.microsoft.com/office/word/2010/wordprocessingShape">
                    <wps:wsp>
                      <wps:cNvSpPr txBox="1"/>
                      <wps:spPr>
                        <a:xfrm>
                          <a:off x="0" y="0"/>
                          <a:ext cx="3200400" cy="2600325"/>
                        </a:xfrm>
                        <a:prstGeom prst="rect">
                          <a:avLst/>
                        </a:prstGeom>
                        <a:solidFill>
                          <a:schemeClr val="lt1"/>
                        </a:solidFill>
                        <a:ln w="6350">
                          <a:noFill/>
                        </a:ln>
                      </wps:spPr>
                      <wps:linkedTxbx id="48" seq="1"/>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CD796" id="Text Box 92" o:spid="_x0000_s1075" type="#_x0000_t202" style="position:absolute;margin-left:.75pt;margin-top:480pt;width:252pt;height:204.75pt;z-index:2521026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" fillcolor="white [3201]" stroked="f" strokeweight=".5pt">
                <v:textbox style="mso-next-textbox:#Text Box 93" inset="0,0,0">
                  <w:txbxContent/>
                </v:textbox>
                <w10:wrap anchorx="margin" anchory="page"/>
              </v:shape>
            </w:pict>
          </mc:Fallback>
        </mc:AlternateContent>
      </w:r>
      <w:r>
        <mc:AlternateContent>
          <mc:Choice Requires="wps">
            <w:drawing>
              <wp:anchor distT="0" distB="0" distL="114300" distR="114300" simplePos="0" relativeHeight="252090368" behindDoc="0" locked="0" layoutInCell="1" allowOverlap="1" wp14:anchorId="7FC504D6" wp14:editId="44578B57">
                <wp:simplePos x="0" y="0"/>
                <wp:positionH relativeFrom="margin">
                  <wp:posOffset>0</wp:posOffset>
                </wp:positionH>
                <wp:positionV relativeFrom="page">
                  <wp:posOffset>9239250</wp:posOffset>
                </wp:positionV>
                <wp:extent cx="1600200" cy="772795"/>
                <wp:effectExtent l="0" t="0" r="0" b="6985"/>
                <wp:wrapNone/>
                <wp:docPr id="32" name="Text Box 32"/>
                <wp:cNvGraphicFramePr/>
                <a:graphic xmlns:a="http://schemas.openxmlformats.org/drawingml/2006/main">
                  <a:graphicData uri="http://schemas.microsoft.com/office/word/2010/wordprocessingShape">
                    <wps:wsp>
                      <wps:cNvSpPr txBox="1"/>
                      <wps:spPr>
                        <a:xfrm>
                          <a:off x="0" y="0"/>
                          <a:ext cx="1600200" cy="772795"/>
                        </a:xfrm>
                        <a:prstGeom prst="rect">
                          <a:avLst/>
                        </a:prstGeom>
                        <a:solidFill>
                          <a:schemeClr val="lt1"/>
                        </a:solidFill>
                        <a:ln w="6350">
                          <a:noFill/>
                        </a:ln>
                      </wps:spPr>
                      <wps:txbx>
                        <w:txbxContent>
                          <w:p w14:paraId="1E5E7321"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28738DE2" w14:textId="77777777" w:rsidR="00AA1DFE" w:rsidRPr="007E5CDE" w:rsidRDefault="00AA1DFE" w:rsidP="00AA1DFE">
                            <w:pPr>
                              <w:pStyle w:val="ContactInformation"/>
                            </w:pPr>
                            <w:r w:rsidRPr="007E5CDE">
                              <w:t>Title</w:t>
                            </w:r>
                          </w:p>
                          <w:p w14:paraId="7416E938" w14:textId="77777777" w:rsidR="00AA1DFE" w:rsidRPr="007E5CDE" w:rsidRDefault="00AA1DFE" w:rsidP="00AA1DFE">
                            <w:pPr>
                              <w:pStyle w:val="ContactInformation"/>
                            </w:pPr>
                            <w:r w:rsidRPr="007E5CDE">
                              <w:t xml:space="preserve">+1 000 000 </w:t>
                            </w:r>
                            <w:r w:rsidRPr="007E5CDE">
                              <w:rPr>
                                <w:spacing w:val="-4"/>
                              </w:rPr>
                              <w:t>0000</w:t>
                            </w:r>
                          </w:p>
                          <w:p w14:paraId="2DFE0C8B" w14:textId="77777777" w:rsidR="00AA1DFE" w:rsidRPr="007E5CDE" w:rsidRDefault="00000000" w:rsidP="00AA1DFE">
                            <w:pPr>
                              <w:pStyle w:val="ContactInformation"/>
                            </w:pPr>
                            <w:hyperlink r:id="rId25">
                              <w:r w:rsidR="00AA1DFE" w:rsidRPr="007E5CDE">
                                <w:rPr>
                                  <w:spacing w:val="-2"/>
                                </w:rPr>
                                <w:t>xxxx@ifc.org</w:t>
                              </w:r>
                            </w:hyperlink>
                          </w:p>
                        </w:txbxContent>
                      </wps:txbx>
                      <wps:bodyPr rot="0" spcFirstLastPara="0" vertOverflow="overflow" horzOverflow="overflow" vert="horz" wrap="square" lIns="0" tIns="45720" rIns="18288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FC504D6" id="Text Box 32" o:spid="_x0000_s1076" type="#_x0000_t202" style="position:absolute;margin-left:0;margin-top:727.5pt;width:126pt;height:60.85pt;z-index:2520903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" fillcolor="white [3201]" stroked="f" strokeweight=".5pt">
                <v:textbox style="mso-fit-shape-to-text:t" inset="0,,14.4pt">
                  <w:txbxContent>
                    <w:p w14:paraId="1E5E7321"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28738DE2" w14:textId="77777777" w:rsidR="00AA1DFE" w:rsidRPr="007E5CDE" w:rsidRDefault="00AA1DFE" w:rsidP="00AA1DFE">
                      <w:pPr>
                        <w:pStyle w:val="ContactInformation"/>
                      </w:pPr>
                      <w:r w:rsidRPr="007E5CDE">
                        <w:t>Title</w:t>
                      </w:r>
                    </w:p>
                    <w:p w14:paraId="7416E938" w14:textId="77777777" w:rsidR="00AA1DFE" w:rsidRPr="007E5CDE" w:rsidRDefault="00AA1DFE" w:rsidP="00AA1DFE">
                      <w:pPr>
                        <w:pStyle w:val="ContactInformation"/>
                      </w:pPr>
                      <w:r w:rsidRPr="007E5CDE">
                        <w:t xml:space="preserve">+1 000 000 </w:t>
                      </w:r>
                      <w:r w:rsidRPr="007E5CDE">
                        <w:rPr>
                          <w:spacing w:val="-4"/>
                        </w:rPr>
                        <w:t>0000</w:t>
                      </w:r>
                    </w:p>
                    <w:p w14:paraId="2DFE0C8B" w14:textId="77777777" w:rsidR="00AA1DFE" w:rsidRPr="007E5CDE" w:rsidRDefault="00000000" w:rsidP="00AA1DFE">
                      <w:pPr>
                        <w:pStyle w:val="ContactInformation"/>
                      </w:pPr>
                      <w:hyperlink r:id="rId26">
                        <w:r w:rsidR="00AA1DFE" w:rsidRPr="007E5CDE">
                          <w:rPr>
                            <w:spacing w:val="-2"/>
                          </w:rPr>
                          <w:t>xxxx@ifc.org</w:t>
                        </w:r>
                      </w:hyperlink>
                    </w:p>
                  </w:txbxContent>
                </v:textbox>
                <w10:wrap anchorx="margin" anchory="page"/>
              </v:shape>
            </w:pict>
          </mc:Fallback>
        </mc:AlternateContent>
      </w:r>
      <w:r>
        <mc:AlternateContent>
          <mc:Choice Requires="wps">
            <w:drawing>
              <wp:anchor distT="0" distB="0" distL="114300" distR="114300" simplePos="0" relativeHeight="252091392" behindDoc="0" locked="0" layoutInCell="1" allowOverlap="1" wp14:anchorId="6D895D59" wp14:editId="49CF09E1">
                <wp:simplePos x="0" y="0"/>
                <wp:positionH relativeFrom="column">
                  <wp:posOffset>1752600</wp:posOffset>
                </wp:positionH>
                <wp:positionV relativeFrom="page">
                  <wp:posOffset>9239250</wp:posOffset>
                </wp:positionV>
                <wp:extent cx="1600200" cy="772795"/>
                <wp:effectExtent l="0" t="0" r="0" b="6985"/>
                <wp:wrapNone/>
                <wp:docPr id="33" name="Text Box 33"/>
                <wp:cNvGraphicFramePr/>
                <a:graphic xmlns:a="http://schemas.openxmlformats.org/drawingml/2006/main">
                  <a:graphicData uri="http://schemas.microsoft.com/office/word/2010/wordprocessingShape">
                    <wps:wsp>
                      <wps:cNvSpPr txBox="1"/>
                      <wps:spPr>
                        <a:xfrm>
                          <a:off x="0" y="0"/>
                          <a:ext cx="1600200" cy="772795"/>
                        </a:xfrm>
                        <a:prstGeom prst="rect">
                          <a:avLst/>
                        </a:prstGeom>
                        <a:solidFill>
                          <a:schemeClr val="lt1"/>
                        </a:solidFill>
                        <a:ln w="6350">
                          <a:noFill/>
                        </a:ln>
                      </wps:spPr>
                      <wps:txbx>
                        <w:txbxContent>
                          <w:p w14:paraId="15CDD34C"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142FBD57" w14:textId="77777777" w:rsidR="00AA1DFE" w:rsidRPr="007E5CDE" w:rsidRDefault="00AA1DFE" w:rsidP="00AA1DFE">
                            <w:pPr>
                              <w:pStyle w:val="ContactInformation"/>
                            </w:pPr>
                            <w:r w:rsidRPr="007E5CDE">
                              <w:t>Title</w:t>
                            </w:r>
                          </w:p>
                          <w:p w14:paraId="067F64F6" w14:textId="77777777" w:rsidR="00AA1DFE" w:rsidRPr="007E5CDE" w:rsidRDefault="00AA1DFE" w:rsidP="00AA1DFE">
                            <w:pPr>
                              <w:pStyle w:val="ContactInformation"/>
                            </w:pPr>
                            <w:r w:rsidRPr="007E5CDE">
                              <w:t xml:space="preserve">+1 000 000 </w:t>
                            </w:r>
                            <w:r w:rsidRPr="007E5CDE">
                              <w:rPr>
                                <w:spacing w:val="-4"/>
                              </w:rPr>
                              <w:t>0000</w:t>
                            </w:r>
                          </w:p>
                          <w:p w14:paraId="6050E73D" w14:textId="77777777" w:rsidR="00AA1DFE" w:rsidRPr="007E5CDE" w:rsidRDefault="00000000" w:rsidP="00AA1DFE">
                            <w:pPr>
                              <w:pStyle w:val="ContactInformation"/>
                            </w:pPr>
                            <w:hyperlink r:id="rId27">
                              <w:r w:rsidR="00AA1DFE" w:rsidRPr="007E5CDE">
                                <w:rPr>
                                  <w:spacing w:val="-2"/>
                                </w:rPr>
                                <w:t>xxxx@ifc.org</w:t>
                              </w:r>
                            </w:hyperlink>
                          </w:p>
                        </w:txbxContent>
                      </wps:txbx>
                      <wps:bodyPr rot="0" spcFirstLastPara="0" vertOverflow="overflow" horzOverflow="overflow" vert="horz" wrap="square" lIns="0" tIns="45720" rIns="18288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895D59" id="Text Box 33" o:spid="_x0000_s1077" type="#_x0000_t202" style="position:absolute;margin-left:138pt;margin-top:727.5pt;width:126pt;height:60.8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" fillcolor="white [3201]" stroked="f" strokeweight=".5pt">
                <v:textbox style="mso-fit-shape-to-text:t" inset="0,,14.4pt">
                  <w:txbxContent>
                    <w:p w14:paraId="15CDD34C"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142FBD57" w14:textId="77777777" w:rsidR="00AA1DFE" w:rsidRPr="007E5CDE" w:rsidRDefault="00AA1DFE" w:rsidP="00AA1DFE">
                      <w:pPr>
                        <w:pStyle w:val="ContactInformation"/>
                      </w:pPr>
                      <w:r w:rsidRPr="007E5CDE">
                        <w:t>Title</w:t>
                      </w:r>
                    </w:p>
                    <w:p w14:paraId="067F64F6" w14:textId="77777777" w:rsidR="00AA1DFE" w:rsidRPr="007E5CDE" w:rsidRDefault="00AA1DFE" w:rsidP="00AA1DFE">
                      <w:pPr>
                        <w:pStyle w:val="ContactInformation"/>
                      </w:pPr>
                      <w:r w:rsidRPr="007E5CDE">
                        <w:t xml:space="preserve">+1 000 000 </w:t>
                      </w:r>
                      <w:r w:rsidRPr="007E5CDE">
                        <w:rPr>
                          <w:spacing w:val="-4"/>
                        </w:rPr>
                        <w:t>0000</w:t>
                      </w:r>
                    </w:p>
                    <w:p w14:paraId="6050E73D" w14:textId="77777777" w:rsidR="00AA1DFE" w:rsidRPr="007E5CDE" w:rsidRDefault="00000000" w:rsidP="00AA1DFE">
                      <w:pPr>
                        <w:pStyle w:val="ContactInformation"/>
                      </w:pPr>
                      <w:hyperlink r:id="rId28">
                        <w:r w:rsidR="00AA1DFE" w:rsidRPr="007E5CDE">
                          <w:rPr>
                            <w:spacing w:val="-2"/>
                          </w:rPr>
                          <w:t>xxxx@ifc.org</w:t>
                        </w:r>
                      </w:hyperlink>
                    </w:p>
                  </w:txbxContent>
                </v:textbox>
                <w10:wrap anchory="page"/>
              </v:shape>
            </w:pict>
          </mc:Fallback>
        </mc:AlternateContent>
      </w:r>
      <w:r>
        <mc:AlternateContent>
          <mc:Choice Requires="wps">
            <w:drawing>
              <wp:anchor distT="0" distB="0" distL="114300" distR="114300" simplePos="0" relativeHeight="252092416" behindDoc="0" locked="0" layoutInCell="1" allowOverlap="1" wp14:anchorId="26BAE1D2" wp14:editId="6A75EA09">
                <wp:simplePos x="0" y="0"/>
                <wp:positionH relativeFrom="column">
                  <wp:posOffset>3505200</wp:posOffset>
                </wp:positionH>
                <wp:positionV relativeFrom="page">
                  <wp:posOffset>9239250</wp:posOffset>
                </wp:positionV>
                <wp:extent cx="1600200" cy="772795"/>
                <wp:effectExtent l="0" t="0" r="0" b="6985"/>
                <wp:wrapNone/>
                <wp:docPr id="34" name="Text Box 34"/>
                <wp:cNvGraphicFramePr/>
                <a:graphic xmlns:a="http://schemas.openxmlformats.org/drawingml/2006/main">
                  <a:graphicData uri="http://schemas.microsoft.com/office/word/2010/wordprocessingShape">
                    <wps:wsp>
                      <wps:cNvSpPr txBox="1"/>
                      <wps:spPr>
                        <a:xfrm>
                          <a:off x="0" y="0"/>
                          <a:ext cx="1600200" cy="772795"/>
                        </a:xfrm>
                        <a:prstGeom prst="rect">
                          <a:avLst/>
                        </a:prstGeom>
                        <a:solidFill>
                          <a:schemeClr val="lt1"/>
                        </a:solidFill>
                        <a:ln w="6350">
                          <a:noFill/>
                        </a:ln>
                      </wps:spPr>
                      <wps:txbx>
                        <w:txbxContent>
                          <w:p w14:paraId="6C40EEF7"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121C7A4F" w14:textId="77777777" w:rsidR="00AA1DFE" w:rsidRPr="007E5CDE" w:rsidRDefault="00AA1DFE" w:rsidP="00AA1DFE">
                            <w:pPr>
                              <w:pStyle w:val="ContactInformation"/>
                            </w:pPr>
                            <w:r w:rsidRPr="007E5CDE">
                              <w:t>Title</w:t>
                            </w:r>
                          </w:p>
                          <w:p w14:paraId="698CF6D9" w14:textId="77777777" w:rsidR="00AA1DFE" w:rsidRPr="007E5CDE" w:rsidRDefault="00AA1DFE" w:rsidP="00AA1DFE">
                            <w:pPr>
                              <w:pStyle w:val="ContactInformation"/>
                            </w:pPr>
                            <w:r w:rsidRPr="007E5CDE">
                              <w:t xml:space="preserve">+1 000 000 </w:t>
                            </w:r>
                            <w:r w:rsidRPr="007E5CDE">
                              <w:rPr>
                                <w:spacing w:val="-4"/>
                              </w:rPr>
                              <w:t>0000</w:t>
                            </w:r>
                          </w:p>
                          <w:p w14:paraId="5FE6CDFA" w14:textId="77777777" w:rsidR="00AA1DFE" w:rsidRPr="007E5CDE" w:rsidRDefault="00000000" w:rsidP="00AA1DFE">
                            <w:pPr>
                              <w:pStyle w:val="ContactInformation"/>
                            </w:pPr>
                            <w:hyperlink r:id="rId29">
                              <w:r w:rsidR="00AA1DFE" w:rsidRPr="007E5CDE">
                                <w:rPr>
                                  <w:spacing w:val="-2"/>
                                </w:rPr>
                                <w:t>xxxx@ifc.org</w:t>
                              </w:r>
                            </w:hyperlink>
                          </w:p>
                        </w:txbxContent>
                      </wps:txbx>
                      <wps:bodyPr rot="0" spcFirstLastPara="0" vertOverflow="overflow" horzOverflow="overflow" vert="horz" wrap="square" lIns="0" tIns="45720" rIns="18288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6BAE1D2" id="Text Box 34" o:spid="_x0000_s1078" type="#_x0000_t202" style="position:absolute;margin-left:276pt;margin-top:727.5pt;width:126pt;height:60.8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" fillcolor="white [3201]" stroked="f" strokeweight=".5pt">
                <v:textbox style="mso-fit-shape-to-text:t" inset="0,,14.4pt">
                  <w:txbxContent>
                    <w:p w14:paraId="6C40EEF7"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121C7A4F" w14:textId="77777777" w:rsidR="00AA1DFE" w:rsidRPr="007E5CDE" w:rsidRDefault="00AA1DFE" w:rsidP="00AA1DFE">
                      <w:pPr>
                        <w:pStyle w:val="ContactInformation"/>
                      </w:pPr>
                      <w:r w:rsidRPr="007E5CDE">
                        <w:t>Title</w:t>
                      </w:r>
                    </w:p>
                    <w:p w14:paraId="698CF6D9" w14:textId="77777777" w:rsidR="00AA1DFE" w:rsidRPr="007E5CDE" w:rsidRDefault="00AA1DFE" w:rsidP="00AA1DFE">
                      <w:pPr>
                        <w:pStyle w:val="ContactInformation"/>
                      </w:pPr>
                      <w:r w:rsidRPr="007E5CDE">
                        <w:t xml:space="preserve">+1 000 000 </w:t>
                      </w:r>
                      <w:r w:rsidRPr="007E5CDE">
                        <w:rPr>
                          <w:spacing w:val="-4"/>
                        </w:rPr>
                        <w:t>0000</w:t>
                      </w:r>
                    </w:p>
                    <w:p w14:paraId="5FE6CDFA" w14:textId="77777777" w:rsidR="00AA1DFE" w:rsidRPr="007E5CDE" w:rsidRDefault="00000000" w:rsidP="00AA1DFE">
                      <w:pPr>
                        <w:pStyle w:val="ContactInformation"/>
                      </w:pPr>
                      <w:hyperlink r:id="rId30">
                        <w:r w:rsidR="00AA1DFE" w:rsidRPr="007E5CDE">
                          <w:rPr>
                            <w:spacing w:val="-2"/>
                          </w:rPr>
                          <w:t>xxxx@ifc.org</w:t>
                        </w:r>
                      </w:hyperlink>
                    </w:p>
                  </w:txbxContent>
                </v:textbox>
                <w10:wrap anchory="page"/>
              </v:shape>
            </w:pict>
          </mc:Fallback>
        </mc:AlternateContent>
      </w:r>
      <w:r>
        <mc:AlternateContent>
          <mc:Choice Requires="wps">
            <w:drawing>
              <wp:anchor distT="0" distB="0" distL="114300" distR="114300" simplePos="0" relativeHeight="252093440" behindDoc="0" locked="0" layoutInCell="1" allowOverlap="1" wp14:anchorId="48A056AD" wp14:editId="4A2A0AE8">
                <wp:simplePos x="0" y="0"/>
                <wp:positionH relativeFrom="margin">
                  <wp:posOffset>5257800</wp:posOffset>
                </wp:positionH>
                <wp:positionV relativeFrom="page">
                  <wp:posOffset>9239250</wp:posOffset>
                </wp:positionV>
                <wp:extent cx="1600200" cy="772795"/>
                <wp:effectExtent l="0" t="0" r="0" b="6985"/>
                <wp:wrapNone/>
                <wp:docPr id="35" name="Text Box 35"/>
                <wp:cNvGraphicFramePr/>
                <a:graphic xmlns:a="http://schemas.openxmlformats.org/drawingml/2006/main">
                  <a:graphicData uri="http://schemas.microsoft.com/office/word/2010/wordprocessingShape">
                    <wps:wsp>
                      <wps:cNvSpPr txBox="1"/>
                      <wps:spPr>
                        <a:xfrm>
                          <a:off x="0" y="0"/>
                          <a:ext cx="1600200" cy="772795"/>
                        </a:xfrm>
                        <a:prstGeom prst="rect">
                          <a:avLst/>
                        </a:prstGeom>
                        <a:solidFill>
                          <a:schemeClr val="lt1"/>
                        </a:solidFill>
                        <a:ln w="6350">
                          <a:noFill/>
                        </a:ln>
                      </wps:spPr>
                      <wps:txbx>
                        <w:txbxContent>
                          <w:p w14:paraId="1D2738AB"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04B5A9CD" w14:textId="77777777" w:rsidR="00AA1DFE" w:rsidRPr="007E5CDE" w:rsidRDefault="00AA1DFE" w:rsidP="00AA1DFE">
                            <w:pPr>
                              <w:pStyle w:val="ContactInformation"/>
                            </w:pPr>
                            <w:r w:rsidRPr="007E5CDE">
                              <w:t>Title</w:t>
                            </w:r>
                          </w:p>
                          <w:p w14:paraId="483FE15C" w14:textId="77777777" w:rsidR="00AA1DFE" w:rsidRPr="007E5CDE" w:rsidRDefault="00AA1DFE" w:rsidP="00AA1DFE">
                            <w:pPr>
                              <w:pStyle w:val="ContactInformation"/>
                            </w:pPr>
                            <w:r w:rsidRPr="007E5CDE">
                              <w:t xml:space="preserve">+1 000 000 </w:t>
                            </w:r>
                            <w:r w:rsidRPr="007E5CDE">
                              <w:rPr>
                                <w:spacing w:val="-4"/>
                              </w:rPr>
                              <w:t>0000</w:t>
                            </w:r>
                          </w:p>
                          <w:p w14:paraId="55B54FA0" w14:textId="77777777" w:rsidR="00AA1DFE" w:rsidRPr="007E5CDE" w:rsidRDefault="00000000" w:rsidP="00AA1DFE">
                            <w:pPr>
                              <w:pStyle w:val="ContactInformation"/>
                            </w:pPr>
                            <w:hyperlink r:id="rId31">
                              <w:r w:rsidR="00AA1DFE" w:rsidRPr="007E5CDE">
                                <w:rPr>
                                  <w:spacing w:val="-2"/>
                                </w:rPr>
                                <w:t>xxxx@ifc.org</w:t>
                              </w:r>
                            </w:hyperlink>
                          </w:p>
                        </w:txbxContent>
                      </wps:txbx>
                      <wps:bodyPr rot="0" spcFirstLastPara="0" vertOverflow="overflow" horzOverflow="overflow" vert="horz" wrap="square" lIns="0" tIns="45720" rIns="18288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8A056AD" id="Text Box 35" o:spid="_x0000_s1079" type="#_x0000_t202" style="position:absolute;margin-left:414pt;margin-top:727.5pt;width:126pt;height:60.85pt;z-index:252093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" fillcolor="white [3201]" stroked="f" strokeweight=".5pt">
                <v:textbox style="mso-fit-shape-to-text:t" inset="0,,14.4pt">
                  <w:txbxContent>
                    <w:p w14:paraId="1D2738AB" w14:textId="77777777" w:rsidR="00AA1DFE" w:rsidRPr="007E5CDE" w:rsidRDefault="00AA1DFE" w:rsidP="00AA1DFE">
                      <w:pPr>
                        <w:pStyle w:val="ContactInformation"/>
                      </w:pPr>
                      <w:r w:rsidRPr="007E5CDE">
                        <w:t>First</w:t>
                      </w:r>
                      <w:r w:rsidRPr="007E5CDE">
                        <w:rPr>
                          <w:spacing w:val="-12"/>
                        </w:rPr>
                        <w:t xml:space="preserve"> </w:t>
                      </w:r>
                      <w:r w:rsidRPr="007E5CDE">
                        <w:t>Name</w:t>
                      </w:r>
                      <w:r w:rsidRPr="007E5CDE">
                        <w:rPr>
                          <w:spacing w:val="-12"/>
                        </w:rPr>
                        <w:t xml:space="preserve"> </w:t>
                      </w:r>
                      <w:r w:rsidRPr="007E5CDE">
                        <w:t>Last</w:t>
                      </w:r>
                      <w:r w:rsidRPr="007E5CDE">
                        <w:rPr>
                          <w:spacing w:val="-12"/>
                        </w:rPr>
                        <w:t xml:space="preserve"> </w:t>
                      </w:r>
                      <w:r w:rsidRPr="007E5CDE">
                        <w:t xml:space="preserve">Name </w:t>
                      </w:r>
                    </w:p>
                    <w:p w14:paraId="04B5A9CD" w14:textId="77777777" w:rsidR="00AA1DFE" w:rsidRPr="007E5CDE" w:rsidRDefault="00AA1DFE" w:rsidP="00AA1DFE">
                      <w:pPr>
                        <w:pStyle w:val="ContactInformation"/>
                      </w:pPr>
                      <w:r w:rsidRPr="007E5CDE">
                        <w:t>Title</w:t>
                      </w:r>
                    </w:p>
                    <w:p w14:paraId="483FE15C" w14:textId="77777777" w:rsidR="00AA1DFE" w:rsidRPr="007E5CDE" w:rsidRDefault="00AA1DFE" w:rsidP="00AA1DFE">
                      <w:pPr>
                        <w:pStyle w:val="ContactInformation"/>
                      </w:pPr>
                      <w:r w:rsidRPr="007E5CDE">
                        <w:t xml:space="preserve">+1 000 000 </w:t>
                      </w:r>
                      <w:r w:rsidRPr="007E5CDE">
                        <w:rPr>
                          <w:spacing w:val="-4"/>
                        </w:rPr>
                        <w:t>0000</w:t>
                      </w:r>
                    </w:p>
                    <w:p w14:paraId="55B54FA0" w14:textId="77777777" w:rsidR="00AA1DFE" w:rsidRPr="007E5CDE" w:rsidRDefault="00000000" w:rsidP="00AA1DFE">
                      <w:pPr>
                        <w:pStyle w:val="ContactInformation"/>
                      </w:pPr>
                      <w:hyperlink r:id="rId32">
                        <w:r w:rsidR="00AA1DFE" w:rsidRPr="007E5CDE">
                          <w:rPr>
                            <w:spacing w:val="-2"/>
                          </w:rPr>
                          <w:t>xxxx@ifc.org</w:t>
                        </w:r>
                      </w:hyperlink>
                    </w:p>
                  </w:txbxContent>
                </v:textbox>
                <w10:wrap anchorx="margin" anchory="page"/>
              </v:shape>
            </w:pict>
          </mc:Fallback>
        </mc:AlternateContent>
      </w:r>
      <w:r>
        <mc:AlternateContent>
          <mc:Choice Requires="wps">
            <w:drawing>
              <wp:anchor distT="0" distB="0" distL="114300" distR="114300" simplePos="0" relativeHeight="252094464" behindDoc="0" locked="0" layoutInCell="1" allowOverlap="1" wp14:anchorId="49F13AE0" wp14:editId="466C7FFC">
                <wp:simplePos x="0" y="0"/>
                <wp:positionH relativeFrom="margin">
                  <wp:posOffset>0</wp:posOffset>
                </wp:positionH>
                <wp:positionV relativeFrom="page">
                  <wp:posOffset>8934450</wp:posOffset>
                </wp:positionV>
                <wp:extent cx="6858000" cy="35052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6858000" cy="350520"/>
                        </a:xfrm>
                        <a:prstGeom prst="rect">
                          <a:avLst/>
                        </a:prstGeom>
                        <a:noFill/>
                        <a:ln w="6350">
                          <a:noFill/>
                        </a:ln>
                      </wps:spPr>
                      <wps:txbx>
                        <w:txbxContent>
                          <w:p w14:paraId="093BC4C1" w14:textId="77777777" w:rsidR="00AA1DFE" w:rsidRPr="008F19A1" w:rsidRDefault="00AA1DFE" w:rsidP="00AA1DFE">
                            <w:pPr>
                              <w:pStyle w:val="CalltoAction"/>
                            </w:pPr>
                            <w:r w:rsidRPr="008F19A1">
                              <w:t>For More Information, Contact:</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9F13AE0" id="Text Box 43" o:spid="_x0000_s1080" type="#_x0000_t202" style="position:absolute;margin-left:0;margin-top:703.5pt;width:540pt;height:27.6pt;z-index:252094464;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" filled="f" stroked="f" strokeweight=".5pt">
                <v:textbox inset="0,,0">
                  <w:txbxContent>
                    <w:p w14:paraId="093BC4C1" w14:textId="77777777" w:rsidR="00AA1DFE" w:rsidRPr="008F19A1" w:rsidRDefault="00AA1DFE" w:rsidP="00AA1DFE">
                      <w:pPr>
                        <w:pStyle w:val="CalltoAction"/>
                      </w:pPr>
                      <w:r w:rsidRPr="008F19A1">
                        <w:t>For More Information, Contact:</w:t>
                      </w:r>
                    </w:p>
                  </w:txbxContent>
                </v:textbox>
                <w10:wrap anchorx="margin" anchory="page"/>
              </v:shape>
            </w:pict>
          </mc:Fallback>
        </mc:AlternateContent>
      </w:r>
      <w:r>
        <mc:AlternateContent>
          <mc:Choice Requires="wps">
            <w:drawing>
              <wp:anchor distT="0" distB="0" distL="114300" distR="114300" simplePos="0" relativeHeight="252100608" behindDoc="0" locked="0" layoutInCell="1" allowOverlap="1" wp14:anchorId="4B76D3DE" wp14:editId="28AAC604">
                <wp:simplePos x="0" y="0"/>
                <wp:positionH relativeFrom="margin">
                  <wp:align>right</wp:align>
                </wp:positionH>
                <wp:positionV relativeFrom="page">
                  <wp:posOffset>4667250</wp:posOffset>
                </wp:positionV>
                <wp:extent cx="6629400" cy="1276350"/>
                <wp:effectExtent l="0" t="0" r="0" b="0"/>
                <wp:wrapNone/>
                <wp:docPr id="91" name="Text Box 91"/>
                <wp:cNvGraphicFramePr/>
                <a:graphic xmlns:a="http://schemas.openxmlformats.org/drawingml/2006/main">
                  <a:graphicData uri="http://schemas.microsoft.com/office/word/2010/wordprocessingShape">
                    <wps:wsp>
                      <wps:cNvSpPr txBox="1"/>
                      <wps:spPr>
                        <a:xfrm>
                          <a:off x="0" y="0"/>
                          <a:ext cx="6629400" cy="1276350"/>
                        </a:xfrm>
                        <a:prstGeom prst="rect">
                          <a:avLst/>
                        </a:prstGeom>
                        <a:solidFill>
                          <a:schemeClr val="lt1"/>
                        </a:solidFill>
                        <a:ln w="6350">
                          <a:noFill/>
                        </a:ln>
                      </wps:spPr>
                      <wps:txbx id="48">
                        <w:txbxContent>
                          <w:p w14:paraId="31804259" w14:textId="77777777" w:rsidR="007D4C40" w:rsidRDefault="007D4C40" w:rsidP="007D4C40">
                            <w:pPr>
                              <w:pStyle w:val="IntroductionText"/>
                            </w:pPr>
                            <w:r>
                              <w:t>Git rehendam, conserovit eariscilis mo ipsam quam voluptat hit as sita aspere cora quodici endunti nverspicit rem quas eum re nis as inum volore alitium nobis untenis totatem eatur,</w:t>
                            </w:r>
                            <w:r>
                              <w:rPr>
                                <w:spacing w:val="-2"/>
                              </w:rPr>
                              <w:t xml:space="preserve"> </w:t>
                            </w:r>
                            <w:r>
                              <w:t>velestrunt et eum quunti tem.</w:t>
                            </w:r>
                            <w:r>
                              <w:rPr>
                                <w:spacing w:val="-7"/>
                              </w:rPr>
                              <w:t xml:space="preserve"> </w:t>
                            </w:r>
                            <w:r>
                              <w:t>Nam aut ditiis doloratem.</w:t>
                            </w:r>
                            <w:r>
                              <w:rPr>
                                <w:spacing w:val="-7"/>
                              </w:rPr>
                              <w:t xml:space="preserve"> </w:t>
                            </w:r>
                            <w:r>
                              <w:t>Id molum hicid ut voles deribus daepeles explabo.</w:t>
                            </w:r>
                            <w:r>
                              <w:rPr>
                                <w:spacing w:val="-7"/>
                              </w:rPr>
                              <w:t xml:space="preserve"> </w:t>
                            </w:r>
                            <w:r>
                              <w:t>Usanda cum in</w:t>
                            </w:r>
                            <w:r>
                              <w:rPr>
                                <w:spacing w:val="-3"/>
                              </w:rPr>
                              <w:t xml:space="preserve"> </w:t>
                            </w:r>
                            <w:r>
                              <w:t>nimodis</w:t>
                            </w:r>
                            <w:r>
                              <w:rPr>
                                <w:spacing w:val="-3"/>
                              </w:rPr>
                              <w:t xml:space="preserve"> </w:t>
                            </w:r>
                            <w:r>
                              <w:t>et</w:t>
                            </w:r>
                            <w:r>
                              <w:rPr>
                                <w:spacing w:val="-3"/>
                              </w:rPr>
                              <w:t xml:space="preserve"> </w:t>
                            </w:r>
                            <w:r>
                              <w:t>aliqui</w:t>
                            </w:r>
                            <w:r>
                              <w:rPr>
                                <w:spacing w:val="-3"/>
                              </w:rPr>
                              <w:t xml:space="preserve"> </w:t>
                            </w:r>
                            <w:r>
                              <w:t>omnit,</w:t>
                            </w:r>
                            <w:r>
                              <w:rPr>
                                <w:spacing w:val="-12"/>
                              </w:rPr>
                              <w:t xml:space="preserve"> </w:t>
                            </w:r>
                            <w:r>
                              <w:t>auda</w:t>
                            </w:r>
                            <w:r>
                              <w:rPr>
                                <w:spacing w:val="-3"/>
                              </w:rPr>
                              <w:t xml:space="preserve"> </w:t>
                            </w:r>
                            <w:r>
                              <w:t>quiatis</w:t>
                            </w:r>
                            <w:r>
                              <w:rPr>
                                <w:spacing w:val="-3"/>
                              </w:rPr>
                              <w:t xml:space="preserve"> </w:t>
                            </w:r>
                            <w:r>
                              <w:t>reprovid</w:t>
                            </w:r>
                            <w:r>
                              <w:rPr>
                                <w:spacing w:val="-3"/>
                              </w:rPr>
                              <w:t xml:space="preserve"> </w:t>
                            </w:r>
                            <w:r>
                              <w:t>quam</w:t>
                            </w:r>
                            <w:r>
                              <w:rPr>
                                <w:spacing w:val="-3"/>
                              </w:rPr>
                              <w:t xml:space="preserve"> </w:t>
                            </w:r>
                            <w:r>
                              <w:t>quia</w:t>
                            </w:r>
                            <w:r>
                              <w:rPr>
                                <w:spacing w:val="-3"/>
                              </w:rPr>
                              <w:t xml:space="preserve"> </w:t>
                            </w:r>
                            <w:r>
                              <w:t>nihictorem</w:t>
                            </w:r>
                            <w:r>
                              <w:rPr>
                                <w:spacing w:val="-3"/>
                              </w:rPr>
                              <w:t xml:space="preserve"> </w:t>
                            </w:r>
                            <w:r>
                              <w:t>audandit</w:t>
                            </w:r>
                            <w:r>
                              <w:rPr>
                                <w:spacing w:val="-3"/>
                              </w:rPr>
                              <w:t xml:space="preserve"> </w:t>
                            </w:r>
                            <w:r>
                              <w:t>voluptasit</w:t>
                            </w:r>
                            <w:r>
                              <w:rPr>
                                <w:spacing w:val="-3"/>
                              </w:rPr>
                              <w:t xml:space="preserve"> </w:t>
                            </w:r>
                            <w:r>
                              <w:t>moluptam quo illa idit rehent voluptatem a sunt.</w:t>
                            </w:r>
                          </w:p>
                          <w:p w14:paraId="207E0C6D" w14:textId="77777777" w:rsidR="009A786A" w:rsidRPr="009A786A" w:rsidRDefault="009A786A" w:rsidP="009A786A">
                            <w:pPr>
                              <w:pStyle w:val="Body"/>
                            </w:pPr>
                            <w:r w:rsidRPr="009A786A">
                              <w:t>Equo volupta commolo cus et aut omnimodios unt laboreium commodis prae eum aturi cus serrovi ducitatia natiis di aute plam volupta ssuscie ntumqui commo corent, comni utecum id quossequis dolesequatur sit facepe con pa volore, verovid</w:t>
                            </w:r>
                          </w:p>
                          <w:p w14:paraId="1EAF7F00" w14:textId="77777777" w:rsidR="009A786A" w:rsidRDefault="009A786A" w:rsidP="009A786A">
                            <w:pPr>
                              <w:pStyle w:val="Body"/>
                            </w:pPr>
                            <w:r w:rsidRPr="009A786A">
                              <w:t>elitae dignisi ntiam, aborepeditio iliquid iostiunt, cus dolorporum eiciae excerumet adis reictibus re Ut verio. Volorestiant harum fugiaeptium quis dollam que volorum exerrorum dipsunt quatur maio. Pa quis nulparum dolor sit asimo maion explaccae. Nossit estioria dicerunt quam, nonsequ amenetus evelect emoloria net aliquos simpos eaqui renem. Dae dit pa ium laboruntur rempost, soluptur re volorepellia volores volorem eariat labor accaturis eatenitam nonseque peruptint aruptaquo delia exernatqui blaborum, officab oribusciis rerepreped endicit, cus asped etur sam es et eos quo ipsandandae eum nonse sitis de none maxim fugit resectas nihiliatios is dunt aut laute sedis net aut estia est epercip icatia nos moluptatem fugit lit aribus dellorenis voloriteatenitam nonseque peruptint aruptaquo delia exernatqui blaborum, officab oribusciis rerepr</w:t>
                            </w:r>
                            <w:r w:rsidR="000B7B27">
                              <w:t xml:space="preserve"> </w:t>
                            </w:r>
                            <w:r w:rsidR="000B7B27" w:rsidRPr="009A786A">
                              <w:t>aribus dellorenis voloriteatenitam nonseque peruptint aruptaquo delia exernatqui blaborum, officab oribusciis rerepr</w:t>
                            </w:r>
                            <w:r w:rsidR="000B7B27">
                              <w:t xml:space="preserve"> </w:t>
                            </w:r>
                            <w:r w:rsidR="000B7B27" w:rsidRPr="009A786A">
                              <w:t>exernatqui blaborum, officab oribusciis rerepr</w:t>
                            </w:r>
                            <w:r w:rsidR="000B7B27">
                              <w:t xml:space="preserve"> </w:t>
                            </w:r>
                            <w:r w:rsidR="000B7B27" w:rsidRPr="009A786A">
                              <w:t>aribus</w:t>
                            </w:r>
                          </w:p>
                          <w:p w14:paraId="4DA7EED4" w14:textId="77777777" w:rsidR="007D4C40" w:rsidRDefault="007D4C40" w:rsidP="007D4C40">
                            <w:pPr>
                              <w:pStyle w:val="IntroductionText"/>
                            </w:pP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6D3DE" id="Text Box 91" o:spid="_x0000_s1081" type="#_x0000_t202" style="position:absolute;margin-left:470.8pt;margin-top:367.5pt;width:522pt;height:100.5pt;z-index:25210060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" fillcolor="white [3201]" stroked="f" strokeweight=".5pt">
                <v:textbox style="mso-next-textbox:#Text Box 92" inset="0,0,0">
                  <w:txbxContent>
                    <w:p w14:paraId="31804259" w14:textId="77777777" w:rsidR="007D4C40" w:rsidRDefault="007D4C40" w:rsidP="007D4C40">
                      <w:pPr>
                        <w:pStyle w:val="IntroductionText"/>
                      </w:pPr>
                      <w:r>
                        <w:t>Git rehendam, conserovit eariscilis mo ipsam quam voluptat hit as sita aspere cora quodici endunti nverspicit rem quas eum re nis as inum volore alitium nobis untenis totatem eatur,</w:t>
                      </w:r>
                      <w:r>
                        <w:rPr>
                          <w:spacing w:val="-2"/>
                        </w:rPr>
                        <w:t xml:space="preserve"> </w:t>
                      </w:r>
                      <w:r>
                        <w:t>velestrunt et eum quunti tem.</w:t>
                      </w:r>
                      <w:r>
                        <w:rPr>
                          <w:spacing w:val="-7"/>
                        </w:rPr>
                        <w:t xml:space="preserve"> </w:t>
                      </w:r>
                      <w:r>
                        <w:t>Nam aut ditiis doloratem.</w:t>
                      </w:r>
                      <w:r>
                        <w:rPr>
                          <w:spacing w:val="-7"/>
                        </w:rPr>
                        <w:t xml:space="preserve"> </w:t>
                      </w:r>
                      <w:r>
                        <w:t>Id molum hicid ut voles deribus daepeles explabo.</w:t>
                      </w:r>
                      <w:r>
                        <w:rPr>
                          <w:spacing w:val="-7"/>
                        </w:rPr>
                        <w:t xml:space="preserve"> </w:t>
                      </w:r>
                      <w:r>
                        <w:t>Usanda cum in</w:t>
                      </w:r>
                      <w:r>
                        <w:rPr>
                          <w:spacing w:val="-3"/>
                        </w:rPr>
                        <w:t xml:space="preserve"> </w:t>
                      </w:r>
                      <w:r>
                        <w:t>nimodis</w:t>
                      </w:r>
                      <w:r>
                        <w:rPr>
                          <w:spacing w:val="-3"/>
                        </w:rPr>
                        <w:t xml:space="preserve"> </w:t>
                      </w:r>
                      <w:r>
                        <w:t>et</w:t>
                      </w:r>
                      <w:r>
                        <w:rPr>
                          <w:spacing w:val="-3"/>
                        </w:rPr>
                        <w:t xml:space="preserve"> </w:t>
                      </w:r>
                      <w:r>
                        <w:t>aliqui</w:t>
                      </w:r>
                      <w:r>
                        <w:rPr>
                          <w:spacing w:val="-3"/>
                        </w:rPr>
                        <w:t xml:space="preserve"> </w:t>
                      </w:r>
                      <w:r>
                        <w:t>omnit,</w:t>
                      </w:r>
                      <w:r>
                        <w:rPr>
                          <w:spacing w:val="-12"/>
                        </w:rPr>
                        <w:t xml:space="preserve"> </w:t>
                      </w:r>
                      <w:r>
                        <w:t>auda</w:t>
                      </w:r>
                      <w:r>
                        <w:rPr>
                          <w:spacing w:val="-3"/>
                        </w:rPr>
                        <w:t xml:space="preserve"> </w:t>
                      </w:r>
                      <w:r>
                        <w:t>quiatis</w:t>
                      </w:r>
                      <w:r>
                        <w:rPr>
                          <w:spacing w:val="-3"/>
                        </w:rPr>
                        <w:t xml:space="preserve"> </w:t>
                      </w:r>
                      <w:r>
                        <w:t>reprovid</w:t>
                      </w:r>
                      <w:r>
                        <w:rPr>
                          <w:spacing w:val="-3"/>
                        </w:rPr>
                        <w:t xml:space="preserve"> </w:t>
                      </w:r>
                      <w:r>
                        <w:t>quam</w:t>
                      </w:r>
                      <w:r>
                        <w:rPr>
                          <w:spacing w:val="-3"/>
                        </w:rPr>
                        <w:t xml:space="preserve"> </w:t>
                      </w:r>
                      <w:r>
                        <w:t>quia</w:t>
                      </w:r>
                      <w:r>
                        <w:rPr>
                          <w:spacing w:val="-3"/>
                        </w:rPr>
                        <w:t xml:space="preserve"> </w:t>
                      </w:r>
                      <w:r>
                        <w:t>nihictorem</w:t>
                      </w:r>
                      <w:r>
                        <w:rPr>
                          <w:spacing w:val="-3"/>
                        </w:rPr>
                        <w:t xml:space="preserve"> </w:t>
                      </w:r>
                      <w:r>
                        <w:t>audandit</w:t>
                      </w:r>
                      <w:r>
                        <w:rPr>
                          <w:spacing w:val="-3"/>
                        </w:rPr>
                        <w:t xml:space="preserve"> </w:t>
                      </w:r>
                      <w:r>
                        <w:t>voluptasit</w:t>
                      </w:r>
                      <w:r>
                        <w:rPr>
                          <w:spacing w:val="-3"/>
                        </w:rPr>
                        <w:t xml:space="preserve"> </w:t>
                      </w:r>
                      <w:r>
                        <w:t>moluptam quo illa idit rehent voluptatem a sunt.</w:t>
                      </w:r>
                    </w:p>
                    <w:p w14:paraId="207E0C6D" w14:textId="77777777" w:rsidR="009A786A" w:rsidRPr="009A786A" w:rsidRDefault="009A786A" w:rsidP="009A786A">
                      <w:pPr>
                        <w:pStyle w:val="Body"/>
                      </w:pPr>
                      <w:r w:rsidRPr="009A786A">
                        <w:t>Equo volupta commolo cus et aut omnimodios unt laboreium commodis prae eum aturi cus serrovi ducitatia natiis di aute plam volupta ssuscie ntumqui commo corent, comni utecum id quossequis dolesequatur sit facepe con pa volore, verovid</w:t>
                      </w:r>
                    </w:p>
                    <w:p w14:paraId="1EAF7F00" w14:textId="77777777" w:rsidR="009A786A" w:rsidRDefault="009A786A" w:rsidP="009A786A">
                      <w:pPr>
                        <w:pStyle w:val="Body"/>
                      </w:pPr>
                      <w:r w:rsidRPr="009A786A">
                        <w:t>elitae dignisi ntiam, aborepeditio iliquid iostiunt, cus dolorporum eiciae excerumet adis reictibus re Ut verio. Volorestiant harum fugiaeptium quis dollam que volorum exerrorum dipsunt quatur maio. Pa quis nulparum dolor sit asimo maion explaccae. Nossit estioria dicerunt quam, nonsequ amenetus evelect emoloria net aliquos simpos eaqui renem. Dae dit pa ium laboruntur rempost, soluptur re volorepellia volores volorem eariat labor accaturis eatenitam nonseque peruptint aruptaquo delia exernatqui blaborum, officab oribusciis rerepreped endicit, cus asped etur sam es et eos quo ipsandandae eum nonse sitis de none maxim fugit resectas nihiliatios is dunt aut laute sedis net aut estia est epercip icatia nos moluptatem fugit lit aribus dellorenis voloriteatenitam nonseque peruptint aruptaquo delia exernatqui blaborum, officab oribusciis rerepr</w:t>
                      </w:r>
                      <w:r w:rsidR="000B7B27">
                        <w:t xml:space="preserve"> </w:t>
                      </w:r>
                      <w:r w:rsidR="000B7B27" w:rsidRPr="009A786A">
                        <w:t>aribus dellorenis voloriteatenitam nonseque peruptint aruptaquo delia exernatqui blaborum, officab oribusciis rerepr</w:t>
                      </w:r>
                      <w:r w:rsidR="000B7B27">
                        <w:t xml:space="preserve"> </w:t>
                      </w:r>
                      <w:r w:rsidR="000B7B27" w:rsidRPr="009A786A">
                        <w:t>exernatqui blaborum, officab oribusciis rerepr</w:t>
                      </w:r>
                      <w:r w:rsidR="000B7B27">
                        <w:t xml:space="preserve"> </w:t>
                      </w:r>
                      <w:r w:rsidR="000B7B27" w:rsidRPr="009A786A">
                        <w:t>aribus</w:t>
                      </w:r>
                    </w:p>
                    <w:p w14:paraId="4DA7EED4" w14:textId="77777777" w:rsidR="007D4C40" w:rsidRDefault="007D4C40" w:rsidP="007D4C40">
                      <w:pPr>
                        <w:pStyle w:val="IntroductionText"/>
                      </w:pPr>
                    </w:p>
                  </w:txbxContent>
                </v:textbox>
                <w10:wrap anchorx="margin" anchory="page"/>
              </v:shape>
            </w:pict>
          </mc:Fallback>
        </mc:AlternateContent>
      </w:r>
      <w:r>
        <mc:AlternateContent>
          <mc:Choice Requires="wps">
            <w:drawing>
              <wp:anchor distT="0" distB="0" distL="114300" distR="114300" simplePos="0" relativeHeight="252106752" behindDoc="0" locked="0" layoutInCell="1" allowOverlap="1" wp14:anchorId="3A7B3D2D" wp14:editId="24E6CA41">
                <wp:simplePos x="0" y="0"/>
                <wp:positionH relativeFrom="column">
                  <wp:posOffset>4048125</wp:posOffset>
                </wp:positionH>
                <wp:positionV relativeFrom="page">
                  <wp:posOffset>2710180</wp:posOffset>
                </wp:positionV>
                <wp:extent cx="2324100" cy="1400175"/>
                <wp:effectExtent l="0" t="0" r="0" b="9525"/>
                <wp:wrapNone/>
                <wp:docPr id="94" name="Text Box 94"/>
                <wp:cNvGraphicFramePr/>
                <a:graphic xmlns:a="http://schemas.openxmlformats.org/drawingml/2006/main">
                  <a:graphicData uri="http://schemas.microsoft.com/office/word/2010/wordprocessingShape">
                    <wps:wsp>
                      <wps:cNvSpPr txBox="1"/>
                      <wps:spPr>
                        <a:xfrm>
                          <a:off x="0" y="0"/>
                          <a:ext cx="2324100" cy="1400175"/>
                        </a:xfrm>
                        <a:prstGeom prst="rect">
                          <a:avLst/>
                        </a:prstGeom>
                        <a:solidFill>
                          <a:schemeClr val="tx2">
                            <a:alpha val="80000"/>
                          </a:schemeClr>
                        </a:solidFill>
                        <a:ln w="6350">
                          <a:noFill/>
                        </a:ln>
                      </wps:spPr>
                      <wps:txbx>
                        <w:txbxContent>
                          <w:p w14:paraId="4588167B" w14:textId="77777777" w:rsidR="009A786A" w:rsidRPr="006765A4" w:rsidRDefault="009A786A" w:rsidP="009A786A">
                            <w:pPr>
                              <w:pStyle w:val="QuoteAttribution"/>
                              <w:jc w:val="left"/>
                              <w:rPr>
                                <w:color w:val="FFFFFF" w:themeColor="background1"/>
                              </w:rPr>
                            </w:pPr>
                            <w:r w:rsidRPr="006765A4">
                              <w:rPr>
                                <w:color w:val="FFFFFF" w:themeColor="background1"/>
                              </w:rPr>
                              <w:t>MOSAM</w:t>
                            </w:r>
                            <w:r w:rsidRPr="006765A4">
                              <w:rPr>
                                <w:color w:val="FFFFFF" w:themeColor="background1"/>
                                <w:spacing w:val="3"/>
                              </w:rPr>
                              <w:t xml:space="preserve"> </w:t>
                            </w:r>
                            <w:r w:rsidRPr="006765A4">
                              <w:rPr>
                                <w:color w:val="FFFFFF" w:themeColor="background1"/>
                              </w:rPr>
                              <w:t>AS</w:t>
                            </w:r>
                            <w:r w:rsidRPr="006765A4">
                              <w:rPr>
                                <w:color w:val="FFFFFF" w:themeColor="background1"/>
                                <w:spacing w:val="4"/>
                              </w:rPr>
                              <w:t xml:space="preserve"> </w:t>
                            </w:r>
                            <w:r w:rsidRPr="006765A4">
                              <w:rPr>
                                <w:color w:val="FFFFFF" w:themeColor="background1"/>
                                <w:spacing w:val="-4"/>
                              </w:rPr>
                              <w:t>AUTE</w:t>
                            </w:r>
                          </w:p>
                          <w:p w14:paraId="10D341CE" w14:textId="77777777" w:rsidR="009A786A" w:rsidRPr="002A4BF6" w:rsidRDefault="009A786A" w:rsidP="009A786A">
                            <w:pPr>
                              <w:pStyle w:val="InfographicDetail"/>
                              <w:rPr>
                                <w:color w:val="FFFFFF" w:themeColor="background1"/>
                              </w:rPr>
                            </w:pPr>
                            <w:r w:rsidRPr="002A4BF6">
                              <w:rPr>
                                <w:color w:val="FFFFFF" w:themeColor="background1"/>
                              </w:rPr>
                              <w:t>Ic tem. Nam, se officiae dolo moluptatur</w:t>
                            </w:r>
                            <w:r w:rsidRPr="002A4BF6">
                              <w:rPr>
                                <w:color w:val="FFFFFF" w:themeColor="background1"/>
                                <w:spacing w:val="-12"/>
                              </w:rPr>
                              <w:t xml:space="preserve"> </w:t>
                            </w:r>
                            <w:r w:rsidRPr="002A4BF6">
                              <w:rPr>
                                <w:color w:val="FFFFFF" w:themeColor="background1"/>
                              </w:rPr>
                              <w:t>simusam</w:t>
                            </w:r>
                            <w:r w:rsidRPr="002A4BF6">
                              <w:rPr>
                                <w:color w:val="FFFFFF" w:themeColor="background1"/>
                                <w:spacing w:val="-12"/>
                              </w:rPr>
                              <w:t xml:space="preserve"> </w:t>
                            </w:r>
                            <w:r w:rsidRPr="002A4BF6">
                              <w:rPr>
                                <w:color w:val="FFFFFF" w:themeColor="background1"/>
                              </w:rPr>
                              <w:t>quibus</w:t>
                            </w:r>
                            <w:r w:rsidRPr="002A4BF6">
                              <w:rPr>
                                <w:color w:val="FFFFFF" w:themeColor="background1"/>
                                <w:spacing w:val="-12"/>
                              </w:rPr>
                              <w:t xml:space="preserve"> </w:t>
                            </w:r>
                            <w:r w:rsidRPr="002A4BF6">
                              <w:rPr>
                                <w:color w:val="FFFFFF" w:themeColor="background1"/>
                              </w:rPr>
                              <w:t>diatiam, se seceptur, invenderibea voluptatia illorem volore, tem aces adit rem fugiti re plias eum essecto reritaspe</w:t>
                            </w:r>
                          </w:p>
                          <w:p w14:paraId="13903C81" w14:textId="77777777" w:rsidR="009A786A" w:rsidRDefault="009A786A" w:rsidP="009A786A"/>
                        </w:txbxContent>
                      </wps:txbx>
                      <wps:bodyPr rot="0" spcFirstLastPara="0" vertOverflow="overflow" horzOverflow="overflow" vert="horz" wrap="square" lIns="182880" tIns="182880" rIns="182880" bIns="18288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A7B3D2D" id="Text Box 94" o:spid="_x0000_s1082" type="#_x0000_t202" style="position:absolute;margin-left:318.75pt;margin-top:213.4pt;width:183pt;height:110.25pt;z-index:2521067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" fillcolor="#002345 [3215]" stroked="f" strokeweight=".5pt">
                <v:fill opacity="52428f"/>
                <v:textbox inset="14.4pt,14.4pt,14.4pt,14.4pt">
                  <w:txbxContent>
                    <w:p w14:paraId="4588167B" w14:textId="77777777" w:rsidR="009A786A" w:rsidRPr="006765A4" w:rsidRDefault="009A786A" w:rsidP="009A786A">
                      <w:pPr>
                        <w:pStyle w:val="QuoteAttribution"/>
                        <w:jc w:val="left"/>
                        <w:rPr>
                          <w:color w:val="FFFFFF" w:themeColor="background1"/>
                        </w:rPr>
                      </w:pPr>
                      <w:r w:rsidRPr="006765A4">
                        <w:rPr>
                          <w:color w:val="FFFFFF" w:themeColor="background1"/>
                        </w:rPr>
                        <w:t>MOSAM</w:t>
                      </w:r>
                      <w:r w:rsidRPr="006765A4">
                        <w:rPr>
                          <w:color w:val="FFFFFF" w:themeColor="background1"/>
                          <w:spacing w:val="3"/>
                        </w:rPr>
                        <w:t xml:space="preserve"> </w:t>
                      </w:r>
                      <w:r w:rsidRPr="006765A4">
                        <w:rPr>
                          <w:color w:val="FFFFFF" w:themeColor="background1"/>
                        </w:rPr>
                        <w:t>AS</w:t>
                      </w:r>
                      <w:r w:rsidRPr="006765A4">
                        <w:rPr>
                          <w:color w:val="FFFFFF" w:themeColor="background1"/>
                          <w:spacing w:val="4"/>
                        </w:rPr>
                        <w:t xml:space="preserve"> </w:t>
                      </w:r>
                      <w:r w:rsidRPr="006765A4">
                        <w:rPr>
                          <w:color w:val="FFFFFF" w:themeColor="background1"/>
                          <w:spacing w:val="-4"/>
                        </w:rPr>
                        <w:t>AUTE</w:t>
                      </w:r>
                    </w:p>
                    <w:p w14:paraId="10D341CE" w14:textId="77777777" w:rsidR="009A786A" w:rsidRPr="002A4BF6" w:rsidRDefault="009A786A" w:rsidP="009A786A">
                      <w:pPr>
                        <w:pStyle w:val="InfographicDetail"/>
                        <w:rPr>
                          <w:color w:val="FFFFFF" w:themeColor="background1"/>
                        </w:rPr>
                      </w:pPr>
                      <w:r w:rsidRPr="002A4BF6">
                        <w:rPr>
                          <w:color w:val="FFFFFF" w:themeColor="background1"/>
                        </w:rPr>
                        <w:t>Ic tem. Nam, se officiae dolo moluptatur</w:t>
                      </w:r>
                      <w:r w:rsidRPr="002A4BF6">
                        <w:rPr>
                          <w:color w:val="FFFFFF" w:themeColor="background1"/>
                          <w:spacing w:val="-12"/>
                        </w:rPr>
                        <w:t xml:space="preserve"> </w:t>
                      </w:r>
                      <w:r w:rsidRPr="002A4BF6">
                        <w:rPr>
                          <w:color w:val="FFFFFF" w:themeColor="background1"/>
                        </w:rPr>
                        <w:t>simusam</w:t>
                      </w:r>
                      <w:r w:rsidRPr="002A4BF6">
                        <w:rPr>
                          <w:color w:val="FFFFFF" w:themeColor="background1"/>
                          <w:spacing w:val="-12"/>
                        </w:rPr>
                        <w:t xml:space="preserve"> </w:t>
                      </w:r>
                      <w:r w:rsidRPr="002A4BF6">
                        <w:rPr>
                          <w:color w:val="FFFFFF" w:themeColor="background1"/>
                        </w:rPr>
                        <w:t>quibus</w:t>
                      </w:r>
                      <w:r w:rsidRPr="002A4BF6">
                        <w:rPr>
                          <w:color w:val="FFFFFF" w:themeColor="background1"/>
                          <w:spacing w:val="-12"/>
                        </w:rPr>
                        <w:t xml:space="preserve"> </w:t>
                      </w:r>
                      <w:r w:rsidRPr="002A4BF6">
                        <w:rPr>
                          <w:color w:val="FFFFFF" w:themeColor="background1"/>
                        </w:rPr>
                        <w:t>diatiam, se seceptur, invenderibea voluptatia illorem volore, tem aces adit rem fugiti re plias eum essecto reritaspe</w:t>
                      </w:r>
                    </w:p>
                    <w:p w14:paraId="13903C81" w14:textId="77777777" w:rsidR="009A786A" w:rsidRDefault="009A786A" w:rsidP="009A786A"/>
                  </w:txbxContent>
                </v:textbox>
                <w10:wrap anchory="page"/>
              </v:shape>
            </w:pict>
          </mc:Fallback>
        </mc:AlternateContent>
      </w:r>
      <w:r w:rsidR="00E83B45">
        <w:br w:type="page"/>
      </w:r>
    </w:p>
    <w:p w14:paraId="18DC3EFD" w14:textId="77777777" w:rsidR="004230E2" w:rsidRPr="004230E2" w:rsidRDefault="000B7B27" w:rsidP="008050C4">
      <w:r>
        <w:rPr>
          <w:noProof/>
        </w:rPr>
        <w:lastRenderedPageBreak/>
        <mc:AlternateContent>
          <mc:Choice Requires="wps">
            <w:drawing>
              <wp:anchor distT="0" distB="0" distL="114300" distR="114300" simplePos="0" relativeHeight="252095488" behindDoc="0" locked="0" layoutInCell="1" allowOverlap="1" wp14:anchorId="44E9F076" wp14:editId="5DBAB855">
                <wp:simplePos x="0" y="0"/>
                <wp:positionH relativeFrom="margin">
                  <wp:align>center</wp:align>
                </wp:positionH>
                <wp:positionV relativeFrom="paragraph">
                  <wp:posOffset>3238500</wp:posOffset>
                </wp:positionV>
                <wp:extent cx="4286250" cy="1381125"/>
                <wp:effectExtent l="0" t="0" r="0" b="0"/>
                <wp:wrapNone/>
                <wp:docPr id="87" name="Text Box 87"/>
                <wp:cNvGraphicFramePr/>
                <a:graphic xmlns:a="http://schemas.openxmlformats.org/drawingml/2006/main">
                  <a:graphicData uri="http://schemas.microsoft.com/office/word/2010/wordprocessingShape">
                    <wps:wsp>
                      <wps:cNvSpPr txBox="1"/>
                      <wps:spPr>
                        <a:xfrm>
                          <a:off x="0" y="0"/>
                          <a:ext cx="4286250" cy="1381125"/>
                        </a:xfrm>
                        <a:prstGeom prst="rect">
                          <a:avLst/>
                        </a:prstGeom>
                        <a:noFill/>
                        <a:ln w="6350">
                          <a:noFill/>
                        </a:ln>
                      </wps:spPr>
                      <wps:txbx>
                        <w:txbxContent>
                          <w:p w14:paraId="52108F71" w14:textId="77777777" w:rsidR="007D4C40" w:rsidRPr="007D4C40" w:rsidRDefault="007D4C40" w:rsidP="007D4C40">
                            <w:pPr>
                              <w:pStyle w:val="CalltoAction"/>
                              <w:jc w:val="center"/>
                              <w:rPr>
                                <w:sz w:val="20"/>
                                <w:szCs w:val="20"/>
                              </w:rPr>
                            </w:pPr>
                            <w:r w:rsidRPr="007D4C40">
                              <w:rPr>
                                <w:sz w:val="20"/>
                                <w:szCs w:val="20"/>
                              </w:rPr>
                              <w:t>Leni doloremos nobit lit praes endanim intecus quo od et ut etum quo</w:t>
                            </w:r>
                            <w:r w:rsidRPr="007D4C40">
                              <w:rPr>
                                <w:spacing w:val="-5"/>
                                <w:sz w:val="20"/>
                                <w:szCs w:val="20"/>
                              </w:rPr>
                              <w:t xml:space="preserve"> </w:t>
                            </w:r>
                            <w:r w:rsidRPr="007D4C40">
                              <w:rPr>
                                <w:sz w:val="20"/>
                                <w:szCs w:val="20"/>
                              </w:rPr>
                              <w:t>bearciis</w:t>
                            </w:r>
                            <w:r w:rsidRPr="007D4C40">
                              <w:rPr>
                                <w:spacing w:val="-5"/>
                                <w:sz w:val="20"/>
                                <w:szCs w:val="20"/>
                              </w:rPr>
                              <w:t xml:space="preserve"> </w:t>
                            </w:r>
                            <w:r w:rsidRPr="007D4C40">
                              <w:rPr>
                                <w:sz w:val="20"/>
                                <w:szCs w:val="20"/>
                              </w:rPr>
                              <w:t>sit</w:t>
                            </w:r>
                            <w:r w:rsidRPr="007D4C40">
                              <w:rPr>
                                <w:spacing w:val="-5"/>
                                <w:sz w:val="20"/>
                                <w:szCs w:val="20"/>
                              </w:rPr>
                              <w:t xml:space="preserve"> </w:t>
                            </w:r>
                            <w:r w:rsidRPr="007D4C40">
                              <w:rPr>
                                <w:sz w:val="20"/>
                                <w:szCs w:val="20"/>
                              </w:rPr>
                              <w:t>et,</w:t>
                            </w:r>
                            <w:r w:rsidRPr="007D4C40">
                              <w:rPr>
                                <w:spacing w:val="-5"/>
                                <w:sz w:val="20"/>
                                <w:szCs w:val="20"/>
                              </w:rPr>
                              <w:t xml:space="preserve"> </w:t>
                            </w:r>
                            <w:r w:rsidRPr="007D4C40">
                              <w:rPr>
                                <w:sz w:val="20"/>
                                <w:szCs w:val="20"/>
                              </w:rPr>
                              <w:t>soloribus,</w:t>
                            </w:r>
                            <w:r w:rsidRPr="007D4C40">
                              <w:rPr>
                                <w:spacing w:val="-5"/>
                                <w:sz w:val="20"/>
                                <w:szCs w:val="20"/>
                              </w:rPr>
                              <w:t xml:space="preserve"> </w:t>
                            </w:r>
                            <w:r w:rsidRPr="007D4C40">
                              <w:rPr>
                                <w:sz w:val="20"/>
                                <w:szCs w:val="20"/>
                              </w:rPr>
                              <w:t>vendi</w:t>
                            </w:r>
                            <w:r w:rsidRPr="007D4C40">
                              <w:rPr>
                                <w:spacing w:val="-5"/>
                                <w:sz w:val="20"/>
                                <w:szCs w:val="20"/>
                              </w:rPr>
                              <w:t xml:space="preserve"> </w:t>
                            </w:r>
                            <w:r w:rsidRPr="007D4C40">
                              <w:rPr>
                                <w:sz w:val="20"/>
                                <w:szCs w:val="20"/>
                              </w:rPr>
                              <w:t>corumet</w:t>
                            </w:r>
                            <w:r w:rsidRPr="007D4C40">
                              <w:rPr>
                                <w:spacing w:val="-5"/>
                                <w:sz w:val="20"/>
                                <w:szCs w:val="20"/>
                              </w:rPr>
                              <w:t xml:space="preserve"> </w:t>
                            </w:r>
                            <w:r w:rsidRPr="007D4C40">
                              <w:rPr>
                                <w:sz w:val="20"/>
                                <w:szCs w:val="20"/>
                              </w:rPr>
                              <w:t>volupta</w:t>
                            </w:r>
                            <w:r w:rsidRPr="007D4C40">
                              <w:rPr>
                                <w:spacing w:val="-5"/>
                                <w:sz w:val="20"/>
                                <w:szCs w:val="20"/>
                              </w:rPr>
                              <w:t xml:space="preserve"> </w:t>
                            </w:r>
                            <w:r w:rsidRPr="007D4C40">
                              <w:rPr>
                                <w:sz w:val="20"/>
                                <w:szCs w:val="20"/>
                              </w:rPr>
                              <w:t>nobitius</w:t>
                            </w:r>
                            <w:r w:rsidRPr="007D4C40">
                              <w:rPr>
                                <w:spacing w:val="-5"/>
                                <w:sz w:val="20"/>
                                <w:szCs w:val="20"/>
                              </w:rPr>
                              <w:t xml:space="preserve"> </w:t>
                            </w:r>
                            <w:r w:rsidRPr="007D4C40">
                              <w:rPr>
                                <w:sz w:val="20"/>
                                <w:szCs w:val="20"/>
                              </w:rPr>
                              <w:t>conem venesequi digenisquia estia poreped quatatem quide voluptatur magnam is auta volestiam aute comni qui si solupta quiscitatem.</w:t>
                            </w:r>
                          </w:p>
                          <w:p w14:paraId="605BCBD9" w14:textId="77777777" w:rsidR="007D4C40" w:rsidRDefault="007D4C40" w:rsidP="007D4C40">
                            <w:pPr>
                              <w:pStyle w:val="CalltoAction"/>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E9F076" id="Text Box 87" o:spid="_x0000_s1083" type="#_x0000_t202" style="position:absolute;margin-left:0;margin-top:255pt;width:337.5pt;height:108.75pt;z-index:2520954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" filled="f" stroked="f" strokeweight=".5pt">
                <v:textbox>
                  <w:txbxContent>
                    <w:p w14:paraId="52108F71" w14:textId="77777777" w:rsidR="007D4C40" w:rsidRPr="007D4C40" w:rsidRDefault="007D4C40" w:rsidP="007D4C40">
                      <w:pPr>
                        <w:pStyle w:val="CalltoAction"/>
                        <w:jc w:val="center"/>
                        <w:rPr>
                          <w:sz w:val="20"/>
                          <w:szCs w:val="20"/>
                        </w:rPr>
                      </w:pPr>
                      <w:r w:rsidRPr="007D4C40">
                        <w:rPr>
                          <w:sz w:val="20"/>
                          <w:szCs w:val="20"/>
                        </w:rPr>
                        <w:t>Leni doloremos nobit lit praes endanim intecus quo od et ut etum quo</w:t>
                      </w:r>
                      <w:r w:rsidRPr="007D4C40">
                        <w:rPr>
                          <w:spacing w:val="-5"/>
                          <w:sz w:val="20"/>
                          <w:szCs w:val="20"/>
                        </w:rPr>
                        <w:t xml:space="preserve"> </w:t>
                      </w:r>
                      <w:r w:rsidRPr="007D4C40">
                        <w:rPr>
                          <w:sz w:val="20"/>
                          <w:szCs w:val="20"/>
                        </w:rPr>
                        <w:t>bearciis</w:t>
                      </w:r>
                      <w:r w:rsidRPr="007D4C40">
                        <w:rPr>
                          <w:spacing w:val="-5"/>
                          <w:sz w:val="20"/>
                          <w:szCs w:val="20"/>
                        </w:rPr>
                        <w:t xml:space="preserve"> </w:t>
                      </w:r>
                      <w:r w:rsidRPr="007D4C40">
                        <w:rPr>
                          <w:sz w:val="20"/>
                          <w:szCs w:val="20"/>
                        </w:rPr>
                        <w:t>sit</w:t>
                      </w:r>
                      <w:r w:rsidRPr="007D4C40">
                        <w:rPr>
                          <w:spacing w:val="-5"/>
                          <w:sz w:val="20"/>
                          <w:szCs w:val="20"/>
                        </w:rPr>
                        <w:t xml:space="preserve"> </w:t>
                      </w:r>
                      <w:r w:rsidRPr="007D4C40">
                        <w:rPr>
                          <w:sz w:val="20"/>
                          <w:szCs w:val="20"/>
                        </w:rPr>
                        <w:t>et,</w:t>
                      </w:r>
                      <w:r w:rsidRPr="007D4C40">
                        <w:rPr>
                          <w:spacing w:val="-5"/>
                          <w:sz w:val="20"/>
                          <w:szCs w:val="20"/>
                        </w:rPr>
                        <w:t xml:space="preserve"> </w:t>
                      </w:r>
                      <w:r w:rsidRPr="007D4C40">
                        <w:rPr>
                          <w:sz w:val="20"/>
                          <w:szCs w:val="20"/>
                        </w:rPr>
                        <w:t>soloribus,</w:t>
                      </w:r>
                      <w:r w:rsidRPr="007D4C40">
                        <w:rPr>
                          <w:spacing w:val="-5"/>
                          <w:sz w:val="20"/>
                          <w:szCs w:val="20"/>
                        </w:rPr>
                        <w:t xml:space="preserve"> </w:t>
                      </w:r>
                      <w:r w:rsidRPr="007D4C40">
                        <w:rPr>
                          <w:sz w:val="20"/>
                          <w:szCs w:val="20"/>
                        </w:rPr>
                        <w:t>vendi</w:t>
                      </w:r>
                      <w:r w:rsidRPr="007D4C40">
                        <w:rPr>
                          <w:spacing w:val="-5"/>
                          <w:sz w:val="20"/>
                          <w:szCs w:val="20"/>
                        </w:rPr>
                        <w:t xml:space="preserve"> </w:t>
                      </w:r>
                      <w:r w:rsidRPr="007D4C40">
                        <w:rPr>
                          <w:sz w:val="20"/>
                          <w:szCs w:val="20"/>
                        </w:rPr>
                        <w:t>corumet</w:t>
                      </w:r>
                      <w:r w:rsidRPr="007D4C40">
                        <w:rPr>
                          <w:spacing w:val="-5"/>
                          <w:sz w:val="20"/>
                          <w:szCs w:val="20"/>
                        </w:rPr>
                        <w:t xml:space="preserve"> </w:t>
                      </w:r>
                      <w:r w:rsidRPr="007D4C40">
                        <w:rPr>
                          <w:sz w:val="20"/>
                          <w:szCs w:val="20"/>
                        </w:rPr>
                        <w:t>volupta</w:t>
                      </w:r>
                      <w:r w:rsidRPr="007D4C40">
                        <w:rPr>
                          <w:spacing w:val="-5"/>
                          <w:sz w:val="20"/>
                          <w:szCs w:val="20"/>
                        </w:rPr>
                        <w:t xml:space="preserve"> </w:t>
                      </w:r>
                      <w:r w:rsidRPr="007D4C40">
                        <w:rPr>
                          <w:sz w:val="20"/>
                          <w:szCs w:val="20"/>
                        </w:rPr>
                        <w:t>nobitius</w:t>
                      </w:r>
                      <w:r w:rsidRPr="007D4C40">
                        <w:rPr>
                          <w:spacing w:val="-5"/>
                          <w:sz w:val="20"/>
                          <w:szCs w:val="20"/>
                        </w:rPr>
                        <w:t xml:space="preserve"> </w:t>
                      </w:r>
                      <w:r w:rsidRPr="007D4C40">
                        <w:rPr>
                          <w:sz w:val="20"/>
                          <w:szCs w:val="20"/>
                        </w:rPr>
                        <w:t>conem venesequi digenisquia estia poreped quatatem quide voluptatur magnam is auta volestiam aute comni qui si solupta quiscitatem.</w:t>
                      </w:r>
                    </w:p>
                    <w:p w14:paraId="605BCBD9" w14:textId="77777777" w:rsidR="007D4C40" w:rsidRDefault="007D4C40" w:rsidP="007D4C40">
                      <w:pPr>
                        <w:pStyle w:val="CalltoAction"/>
                        <w:jc w:val="center"/>
                      </w:pPr>
                    </w:p>
                  </w:txbxContent>
                </v:textbox>
                <w10:wrap anchorx="margin"/>
              </v:shape>
            </w:pict>
          </mc:Fallback>
        </mc:AlternateContent>
      </w:r>
      <w:r w:rsidR="007D4C40">
        <w:rPr>
          <w:noProof/>
        </w:rPr>
        <mc:AlternateContent>
          <mc:Choice Requires="wps">
            <w:drawing>
              <wp:anchor distT="0" distB="0" distL="114300" distR="114300" simplePos="0" relativeHeight="252099584" behindDoc="0" locked="0" layoutInCell="1" allowOverlap="1" wp14:anchorId="5F3E6A12" wp14:editId="78782288">
                <wp:simplePos x="0" y="0"/>
                <wp:positionH relativeFrom="margin">
                  <wp:align>left</wp:align>
                </wp:positionH>
                <wp:positionV relativeFrom="margin">
                  <wp:posOffset>9077325</wp:posOffset>
                </wp:positionV>
                <wp:extent cx="3343275" cy="790575"/>
                <wp:effectExtent l="0" t="0" r="9525" b="11430"/>
                <wp:wrapNone/>
                <wp:docPr id="90" name="Text Box 90"/>
                <wp:cNvGraphicFramePr/>
                <a:graphic xmlns:a="http://schemas.openxmlformats.org/drawingml/2006/main">
                  <a:graphicData uri="http://schemas.microsoft.com/office/word/2010/wordprocessingShape">
                    <wps:wsp>
                      <wps:cNvSpPr txBox="1"/>
                      <wps:spPr>
                        <a:xfrm>
                          <a:off x="0" y="0"/>
                          <a:ext cx="3343275" cy="790575"/>
                        </a:xfrm>
                        <a:prstGeom prst="rect">
                          <a:avLst/>
                        </a:prstGeom>
                        <a:noFill/>
                        <a:ln w="6350">
                          <a:noFill/>
                        </a:ln>
                      </wps:spPr>
                      <wps:txbx>
                        <w:txbxContent>
                          <w:p w14:paraId="1B44819A" w14:textId="77777777" w:rsidR="007D4C40" w:rsidRPr="006E3264" w:rsidRDefault="007D4C40" w:rsidP="007D4C40">
                            <w:pPr>
                              <w:pStyle w:val="ContactInformation"/>
                              <w:rPr>
                                <w:sz w:val="15"/>
                                <w:szCs w:val="15"/>
                              </w:rPr>
                            </w:pPr>
                            <w:r w:rsidRPr="006E3264">
                              <w:rPr>
                                <w:sz w:val="15"/>
                                <w:szCs w:val="15"/>
                              </w:rPr>
                              <w:t>Address Line 1</w:t>
                            </w:r>
                          </w:p>
                          <w:p w14:paraId="2E2CC23E" w14:textId="77777777" w:rsidR="007D4C40" w:rsidRPr="006E3264" w:rsidRDefault="007D4C40" w:rsidP="007D4C40">
                            <w:pPr>
                              <w:pStyle w:val="ContactInformation"/>
                              <w:rPr>
                                <w:sz w:val="15"/>
                                <w:szCs w:val="15"/>
                              </w:rPr>
                            </w:pPr>
                            <w:r w:rsidRPr="006E3264">
                              <w:rPr>
                                <w:sz w:val="15"/>
                                <w:szCs w:val="15"/>
                              </w:rPr>
                              <w:t>Address Line 2</w:t>
                            </w:r>
                          </w:p>
                          <w:p w14:paraId="0624A170" w14:textId="77777777" w:rsidR="007D4C40" w:rsidRPr="006E3264" w:rsidRDefault="007D4C40" w:rsidP="007D4C40">
                            <w:pPr>
                              <w:pStyle w:val="ContactInformation"/>
                              <w:rPr>
                                <w:sz w:val="15"/>
                                <w:szCs w:val="15"/>
                              </w:rPr>
                            </w:pPr>
                            <w:r w:rsidRPr="006E3264">
                              <w:rPr>
                                <w:sz w:val="15"/>
                                <w:szCs w:val="15"/>
                              </w:rPr>
                              <w:t>Phone</w:t>
                            </w:r>
                          </w:p>
                          <w:p w14:paraId="46520228" w14:textId="77777777" w:rsidR="007D4C40" w:rsidRPr="006E3264" w:rsidRDefault="007D4C40" w:rsidP="007D4C40">
                            <w:pPr>
                              <w:pStyle w:val="ContactInformation"/>
                              <w:rPr>
                                <w:sz w:val="15"/>
                                <w:szCs w:val="15"/>
                              </w:rPr>
                            </w:pPr>
                            <w:r w:rsidRPr="006E3264">
                              <w:rPr>
                                <w:sz w:val="15"/>
                                <w:szCs w:val="15"/>
                              </w:rPr>
                              <w:t xml:space="preserve">Fax </w:t>
                            </w:r>
                          </w:p>
                          <w:p w14:paraId="53298269" w14:textId="77777777" w:rsidR="007D4C40" w:rsidRPr="006E3264" w:rsidRDefault="007D4C40" w:rsidP="007D4C40">
                            <w:pPr>
                              <w:pStyle w:val="ContactInformation"/>
                              <w:rPr>
                                <w:sz w:val="15"/>
                                <w:szCs w:val="15"/>
                              </w:rPr>
                            </w:pPr>
                            <w:r w:rsidRPr="006E3264">
                              <w:rPr>
                                <w:sz w:val="15"/>
                                <w:szCs w:val="15"/>
                              </w:rPr>
                              <w:t xml:space="preserve">ifc.org </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3E6A12" id="Text Box 90" o:spid="_x0000_s1084" type="#_x0000_t202" style="position:absolute;margin-left:0;margin-top:714.75pt;width:263.25pt;height:62.25pt;z-index:25209958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" filled="f" stroked="f" strokeweight=".5pt">
                <v:textbox style="mso-fit-shape-to-text:t" inset="0,0,0,0">
                  <w:txbxContent>
                    <w:p w14:paraId="1B44819A" w14:textId="77777777" w:rsidR="007D4C40" w:rsidRPr="006E3264" w:rsidRDefault="007D4C40" w:rsidP="007D4C40">
                      <w:pPr>
                        <w:pStyle w:val="ContactInformation"/>
                        <w:rPr>
                          <w:sz w:val="15"/>
                          <w:szCs w:val="15"/>
                        </w:rPr>
                      </w:pPr>
                      <w:r w:rsidRPr="006E3264">
                        <w:rPr>
                          <w:sz w:val="15"/>
                          <w:szCs w:val="15"/>
                        </w:rPr>
                        <w:t>Address Line 1</w:t>
                      </w:r>
                    </w:p>
                    <w:p w14:paraId="2E2CC23E" w14:textId="77777777" w:rsidR="007D4C40" w:rsidRPr="006E3264" w:rsidRDefault="007D4C40" w:rsidP="007D4C40">
                      <w:pPr>
                        <w:pStyle w:val="ContactInformation"/>
                        <w:rPr>
                          <w:sz w:val="15"/>
                          <w:szCs w:val="15"/>
                        </w:rPr>
                      </w:pPr>
                      <w:r w:rsidRPr="006E3264">
                        <w:rPr>
                          <w:sz w:val="15"/>
                          <w:szCs w:val="15"/>
                        </w:rPr>
                        <w:t>Address Line 2</w:t>
                      </w:r>
                    </w:p>
                    <w:p w14:paraId="0624A170" w14:textId="77777777" w:rsidR="007D4C40" w:rsidRPr="006E3264" w:rsidRDefault="007D4C40" w:rsidP="007D4C40">
                      <w:pPr>
                        <w:pStyle w:val="ContactInformation"/>
                        <w:rPr>
                          <w:sz w:val="15"/>
                          <w:szCs w:val="15"/>
                        </w:rPr>
                      </w:pPr>
                      <w:r w:rsidRPr="006E3264">
                        <w:rPr>
                          <w:sz w:val="15"/>
                          <w:szCs w:val="15"/>
                        </w:rPr>
                        <w:t>Phone</w:t>
                      </w:r>
                    </w:p>
                    <w:p w14:paraId="46520228" w14:textId="77777777" w:rsidR="007D4C40" w:rsidRPr="006E3264" w:rsidRDefault="007D4C40" w:rsidP="007D4C40">
                      <w:pPr>
                        <w:pStyle w:val="ContactInformation"/>
                        <w:rPr>
                          <w:sz w:val="15"/>
                          <w:szCs w:val="15"/>
                        </w:rPr>
                      </w:pPr>
                      <w:r w:rsidRPr="006E3264">
                        <w:rPr>
                          <w:sz w:val="15"/>
                          <w:szCs w:val="15"/>
                        </w:rPr>
                        <w:t xml:space="preserve">Fax </w:t>
                      </w:r>
                    </w:p>
                    <w:p w14:paraId="53298269" w14:textId="77777777" w:rsidR="007D4C40" w:rsidRPr="006E3264" w:rsidRDefault="007D4C40" w:rsidP="007D4C40">
                      <w:pPr>
                        <w:pStyle w:val="ContactInformation"/>
                        <w:rPr>
                          <w:sz w:val="15"/>
                          <w:szCs w:val="15"/>
                        </w:rPr>
                      </w:pPr>
                      <w:r w:rsidRPr="006E3264">
                        <w:rPr>
                          <w:sz w:val="15"/>
                          <w:szCs w:val="15"/>
                        </w:rPr>
                        <w:t xml:space="preserve">ifc.org </w:t>
                      </w:r>
                    </w:p>
                  </w:txbxContent>
                </v:textbox>
                <w10:wrap anchorx="margin" anchory="margin"/>
              </v:shape>
            </w:pict>
          </mc:Fallback>
        </mc:AlternateContent>
      </w:r>
      <w:r w:rsidR="007D4C40">
        <w:rPr>
          <w:noProof/>
        </w:rPr>
        <w:drawing>
          <wp:anchor distT="0" distB="0" distL="114300" distR="114300" simplePos="0" relativeHeight="252097536" behindDoc="1" locked="0" layoutInCell="1" allowOverlap="1" wp14:anchorId="33D1AE1F" wp14:editId="0E11B8B3">
            <wp:simplePos x="0" y="0"/>
            <wp:positionH relativeFrom="margin">
              <wp:align>right</wp:align>
            </wp:positionH>
            <wp:positionV relativeFrom="margin">
              <wp:align>bottom</wp:align>
            </wp:positionV>
            <wp:extent cx="2327275" cy="410845"/>
            <wp:effectExtent l="0" t="0" r="0" b="8255"/>
            <wp:wrapThrough wrapText="bothSides">
              <wp:wrapPolygon edited="0">
                <wp:start x="0" y="0"/>
                <wp:lineTo x="0" y="21032"/>
                <wp:lineTo x="21394" y="21032"/>
                <wp:lineTo x="21394" y="0"/>
                <wp:lineTo x="0" y="0"/>
              </wp:wrapPolygon>
            </wp:wrapThrough>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rotWithShape="1">
                    <a:blip r:embed="rId13"/>
                    <a:srcRect t="-10" b="-10"/>
                    <a:stretch/>
                  </pic:blipFill>
                  <pic:spPr bwMode="auto">
                    <a:xfrm>
                      <a:off x="0" y="0"/>
                      <a:ext cx="2327275" cy="41084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230E2" w:rsidRPr="004230E2" w:rsidSect="002C289B">
      <w:pgSz w:w="11906" w:h="16838" w:code="9"/>
      <w:pgMar w:top="720" w:right="720" w:bottom="720" w:left="720"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680C8" w14:textId="77777777" w:rsidR="001A6B84" w:rsidRDefault="001A6B84" w:rsidP="005F3053">
      <w:r>
        <w:separator/>
      </w:r>
    </w:p>
  </w:endnote>
  <w:endnote w:type="continuationSeparator" w:id="0">
    <w:p w14:paraId="6FE1073E" w14:textId="77777777" w:rsidR="001A6B84" w:rsidRDefault="001A6B84" w:rsidP="005F3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edra Sans Std Bold">
    <w:panose1 w:val="020B0803040000020004"/>
    <w:charset w:val="4D"/>
    <w:family w:val="swiss"/>
    <w:notTrueType/>
    <w:pitch w:val="variable"/>
    <w:sig w:usb0="00000007" w:usb1="00000003" w:usb2="00000000" w:usb3="00000000" w:csb0="00000193" w:csb1="00000000"/>
  </w:font>
  <w:font w:name="MS PGothic">
    <w:panose1 w:val="020B0600070205080204"/>
    <w:charset w:val="80"/>
    <w:family w:val="swiss"/>
    <w:pitch w:val="variable"/>
    <w:sig w:usb0="E00002FF" w:usb1="6AC7FDFB" w:usb2="08000012" w:usb3="00000000" w:csb0="0002009F" w:csb1="00000000"/>
  </w:font>
  <w:font w:name="FedraSans-Book">
    <w:altName w:val="Cambria"/>
    <w:panose1 w:val="020B0604020202020204"/>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edraSansStd-Light">
    <w:altName w:val="Fedra Sans Std Light"/>
    <w:panose1 w:val="020B0303040000020004"/>
    <w:charset w:val="4D"/>
    <w:family w:val="swiss"/>
    <w:notTrueType/>
    <w:pitch w:val="variable"/>
    <w:sig w:usb0="00000007" w:usb1="00000003" w:usb2="00000000" w:usb3="00000000" w:csb0="00000193" w:csb1="00000000"/>
  </w:font>
  <w:font w:name="FedraSansStd-Book">
    <w:altName w:val="Fedra Sans Std Book"/>
    <w:panose1 w:val="020B0403040000020004"/>
    <w:charset w:val="4D"/>
    <w:family w:val="swiss"/>
    <w:notTrueType/>
    <w:pitch w:val="variable"/>
    <w:sig w:usb0="00000007" w:usb1="00000003" w:usb2="00000000" w:usb3="00000000" w:csb0="00000193" w:csb1="00000000"/>
  </w:font>
  <w:font w:name="Lucida Grande">
    <w:panose1 w:val="020B0600040502020204"/>
    <w:charset w:val="00"/>
    <w:family w:val="swiss"/>
    <w:pitch w:val="variable"/>
    <w:sig w:usb0="E1000AEF" w:usb1="5000A1FF" w:usb2="00000000" w:usb3="00000000" w:csb0="000001BF" w:csb1="00000000"/>
  </w:font>
  <w:font w:name="FedraSans-NormalTF">
    <w:altName w:val="Cambria"/>
    <w:panose1 w:val="020B0604020202020204"/>
    <w:charset w:val="00"/>
    <w:family w:val="auto"/>
    <w:pitch w:val="variable"/>
    <w:sig w:usb0="00000003" w:usb1="00000000" w:usb2="00000000" w:usb3="00000000" w:csb0="00000001" w:csb1="00000000"/>
  </w:font>
  <w:font w:name="Sabon LT Std">
    <w:panose1 w:val="02020502050506090303"/>
    <w:charset w:val="00"/>
    <w:family w:val="roman"/>
    <w:notTrueType/>
    <w:pitch w:val="variable"/>
    <w:sig w:usb0="800000AF" w:usb1="5000204A" w:usb2="00000000" w:usb3="00000000" w:csb0="00000001" w:csb1="00000000"/>
  </w:font>
  <w:font w:name="Frutiger-Bold">
    <w:altName w:val="Arial"/>
    <w:panose1 w:val="020B0604020202020204"/>
    <w:charset w:val="4D"/>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62767" w14:textId="77777777" w:rsidR="001A6B84" w:rsidRDefault="001A6B84" w:rsidP="005F3053">
      <w:r>
        <w:separator/>
      </w:r>
    </w:p>
  </w:footnote>
  <w:footnote w:type="continuationSeparator" w:id="0">
    <w:p w14:paraId="6A3F66B1" w14:textId="77777777" w:rsidR="001A6B84" w:rsidRDefault="001A6B84" w:rsidP="005F30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171AEB"/>
    <w:multiLevelType w:val="hybridMultilevel"/>
    <w:tmpl w:val="0BFADA92"/>
    <w:lvl w:ilvl="0" w:tplc="CC0438EC">
      <w:numFmt w:val="bullet"/>
      <w:lvlText w:val="—"/>
      <w:lvlJc w:val="left"/>
      <w:pPr>
        <w:ind w:left="720" w:hanging="360"/>
      </w:pPr>
      <w:rPr>
        <w:rFonts w:ascii="Fedra Sans Std Bold" w:eastAsiaTheme="minorEastAsia" w:hAnsi="Fedra Sans Std Bold" w:cs="Fedr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8C7DA1"/>
    <w:multiLevelType w:val="hybridMultilevel"/>
    <w:tmpl w:val="54D86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4D3EB5"/>
    <w:multiLevelType w:val="hybridMultilevel"/>
    <w:tmpl w:val="C0B21E2C"/>
    <w:lvl w:ilvl="0" w:tplc="759EBDB0">
      <w:numFmt w:val="bullet"/>
      <w:lvlText w:val="–"/>
      <w:lvlJc w:val="left"/>
      <w:pPr>
        <w:ind w:left="720" w:hanging="360"/>
      </w:pPr>
      <w:rPr>
        <w:rFonts w:ascii="Fedra Sans Std Bold" w:eastAsiaTheme="minorEastAsia" w:hAnsi="Fedra Sans Std Bold" w:cs="Fedr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0C4455"/>
    <w:multiLevelType w:val="hybridMultilevel"/>
    <w:tmpl w:val="52169E3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218516FB"/>
    <w:multiLevelType w:val="hybridMultilevel"/>
    <w:tmpl w:val="7DCED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F951D45"/>
    <w:multiLevelType w:val="hybridMultilevel"/>
    <w:tmpl w:val="4D645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8994991">
    <w:abstractNumId w:val="3"/>
  </w:num>
  <w:num w:numId="2" w16cid:durableId="2012565368">
    <w:abstractNumId w:val="1"/>
  </w:num>
  <w:num w:numId="3" w16cid:durableId="1404641386">
    <w:abstractNumId w:val="4"/>
  </w:num>
  <w:num w:numId="4" w16cid:durableId="265040781">
    <w:abstractNumId w:val="5"/>
  </w:num>
  <w:num w:numId="5" w16cid:durableId="1688942057">
    <w:abstractNumId w:val="0"/>
  </w:num>
  <w:num w:numId="6" w16cid:durableId="2019835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stylePaneFormatFilter w:val="B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1"/>
  <w:stylePaneSortMethod w:val="0000"/>
  <w:defaultTabStop w:val="720"/>
  <w:drawingGridHorizontalSpacing w:val="187"/>
  <w:drawingGridVerticalSpacing w:val="187"/>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3808"/>
    <w:rsid w:val="00025E11"/>
    <w:rsid w:val="000576DC"/>
    <w:rsid w:val="00057C9A"/>
    <w:rsid w:val="000610D0"/>
    <w:rsid w:val="000734D0"/>
    <w:rsid w:val="000848D7"/>
    <w:rsid w:val="000937D1"/>
    <w:rsid w:val="000B7B27"/>
    <w:rsid w:val="000D0A03"/>
    <w:rsid w:val="000D6379"/>
    <w:rsid w:val="0010305F"/>
    <w:rsid w:val="0011714D"/>
    <w:rsid w:val="00136302"/>
    <w:rsid w:val="00196382"/>
    <w:rsid w:val="001A6B84"/>
    <w:rsid w:val="001B151D"/>
    <w:rsid w:val="001E0521"/>
    <w:rsid w:val="001F2E34"/>
    <w:rsid w:val="00206F86"/>
    <w:rsid w:val="00242552"/>
    <w:rsid w:val="002478A0"/>
    <w:rsid w:val="00264ED2"/>
    <w:rsid w:val="00276165"/>
    <w:rsid w:val="0028104F"/>
    <w:rsid w:val="002A1821"/>
    <w:rsid w:val="002A18C5"/>
    <w:rsid w:val="002A4BF6"/>
    <w:rsid w:val="002A56AC"/>
    <w:rsid w:val="002C289B"/>
    <w:rsid w:val="002D09FA"/>
    <w:rsid w:val="002F48E7"/>
    <w:rsid w:val="003150FC"/>
    <w:rsid w:val="0034343A"/>
    <w:rsid w:val="0035574D"/>
    <w:rsid w:val="00360576"/>
    <w:rsid w:val="0036381E"/>
    <w:rsid w:val="00373D9E"/>
    <w:rsid w:val="0038694D"/>
    <w:rsid w:val="003B1EFF"/>
    <w:rsid w:val="003C01A0"/>
    <w:rsid w:val="003C544D"/>
    <w:rsid w:val="003D279C"/>
    <w:rsid w:val="003E2B40"/>
    <w:rsid w:val="003F31A2"/>
    <w:rsid w:val="004230E2"/>
    <w:rsid w:val="00427FF1"/>
    <w:rsid w:val="0045652F"/>
    <w:rsid w:val="00473A51"/>
    <w:rsid w:val="00493AC6"/>
    <w:rsid w:val="00510EEA"/>
    <w:rsid w:val="00563063"/>
    <w:rsid w:val="00566432"/>
    <w:rsid w:val="00574141"/>
    <w:rsid w:val="00597B46"/>
    <w:rsid w:val="005E3E0D"/>
    <w:rsid w:val="005F0A4A"/>
    <w:rsid w:val="005F3053"/>
    <w:rsid w:val="006007CA"/>
    <w:rsid w:val="0061622C"/>
    <w:rsid w:val="00625683"/>
    <w:rsid w:val="00653FD4"/>
    <w:rsid w:val="006765A4"/>
    <w:rsid w:val="006773E6"/>
    <w:rsid w:val="006A2B8C"/>
    <w:rsid w:val="006D572D"/>
    <w:rsid w:val="006E3264"/>
    <w:rsid w:val="006F1D71"/>
    <w:rsid w:val="006F2131"/>
    <w:rsid w:val="006F6866"/>
    <w:rsid w:val="00713808"/>
    <w:rsid w:val="00745A86"/>
    <w:rsid w:val="007B6C28"/>
    <w:rsid w:val="007C0556"/>
    <w:rsid w:val="007D4C40"/>
    <w:rsid w:val="007D609A"/>
    <w:rsid w:val="007E0ACE"/>
    <w:rsid w:val="007E5CDE"/>
    <w:rsid w:val="008050C4"/>
    <w:rsid w:val="0084081D"/>
    <w:rsid w:val="008570C4"/>
    <w:rsid w:val="00880A59"/>
    <w:rsid w:val="008937D8"/>
    <w:rsid w:val="008D2BB3"/>
    <w:rsid w:val="008E589E"/>
    <w:rsid w:val="008F19A1"/>
    <w:rsid w:val="008F713F"/>
    <w:rsid w:val="00900ABD"/>
    <w:rsid w:val="009A786A"/>
    <w:rsid w:val="009C4DE9"/>
    <w:rsid w:val="009D0765"/>
    <w:rsid w:val="00A04E7D"/>
    <w:rsid w:val="00A16AD4"/>
    <w:rsid w:val="00A909B4"/>
    <w:rsid w:val="00A95BBE"/>
    <w:rsid w:val="00A95E01"/>
    <w:rsid w:val="00AA1DFE"/>
    <w:rsid w:val="00AE0ADF"/>
    <w:rsid w:val="00AF2128"/>
    <w:rsid w:val="00B10391"/>
    <w:rsid w:val="00B21130"/>
    <w:rsid w:val="00B2479C"/>
    <w:rsid w:val="00B9363D"/>
    <w:rsid w:val="00C168E0"/>
    <w:rsid w:val="00C329E5"/>
    <w:rsid w:val="00C33CA6"/>
    <w:rsid w:val="00CA530D"/>
    <w:rsid w:val="00CE0309"/>
    <w:rsid w:val="00CE2109"/>
    <w:rsid w:val="00D07A9D"/>
    <w:rsid w:val="00D21EEF"/>
    <w:rsid w:val="00D34BA6"/>
    <w:rsid w:val="00D56AC7"/>
    <w:rsid w:val="00D62A37"/>
    <w:rsid w:val="00DA33E6"/>
    <w:rsid w:val="00DA7005"/>
    <w:rsid w:val="00DD2112"/>
    <w:rsid w:val="00DD6E60"/>
    <w:rsid w:val="00DE3982"/>
    <w:rsid w:val="00DF791B"/>
    <w:rsid w:val="00E11F2B"/>
    <w:rsid w:val="00E4275B"/>
    <w:rsid w:val="00E6680C"/>
    <w:rsid w:val="00E82314"/>
    <w:rsid w:val="00E83B45"/>
    <w:rsid w:val="00EB5131"/>
    <w:rsid w:val="00F0286C"/>
    <w:rsid w:val="00F02EC4"/>
    <w:rsid w:val="00F41715"/>
    <w:rsid w:val="00F47828"/>
    <w:rsid w:val="00FA26C1"/>
    <w:rsid w:val="00FB3BA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8E6A29F"/>
  <w14:defaultImageDpi w14:val="300"/>
  <w15:docId w15:val="{99D20773-CC94-D445-81E0-3CB8629BB9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5E01"/>
    <w:pPr>
      <w:suppressAutoHyphens/>
      <w:spacing w:after="140" w:line="372" w:lineRule="auto"/>
    </w:pPr>
    <w:rPr>
      <w:rFonts w:ascii="FedraSansStd-Light" w:hAnsi="FedraSansStd-Light"/>
      <w:color w:val="0D0D0D" w:themeColor="text1" w:themeTint="F2"/>
      <w:sz w:val="18"/>
    </w:rPr>
  </w:style>
  <w:style w:type="paragraph" w:styleId="Heading1">
    <w:name w:val="heading 1"/>
    <w:basedOn w:val="BodySubhead"/>
    <w:next w:val="Normal"/>
    <w:link w:val="Heading1Char"/>
    <w:uiPriority w:val="9"/>
    <w:rsid w:val="00A95E01"/>
    <w:pPr>
      <w:outlineLvl w:val="0"/>
    </w:pPr>
  </w:style>
  <w:style w:type="paragraph" w:styleId="Heading2">
    <w:name w:val="heading 2"/>
    <w:basedOn w:val="SidebarHeading"/>
    <w:next w:val="Normal"/>
    <w:link w:val="Heading2Char"/>
    <w:uiPriority w:val="9"/>
    <w:unhideWhenUsed/>
    <w:rsid w:val="00A95E01"/>
    <w:pPr>
      <w:outlineLvl w:val="1"/>
    </w:pPr>
    <w:rPr>
      <w:sz w:val="18"/>
      <w:szCs w:val="18"/>
    </w:rPr>
  </w:style>
  <w:style w:type="paragraph" w:styleId="Heading3">
    <w:name w:val="heading 3"/>
    <w:basedOn w:val="Normal"/>
    <w:next w:val="Normal"/>
    <w:link w:val="Heading3Char"/>
    <w:uiPriority w:val="9"/>
    <w:semiHidden/>
    <w:unhideWhenUsed/>
    <w:rsid w:val="002A4BF6"/>
    <w:pPr>
      <w:keepNext/>
      <w:keepLines/>
      <w:spacing w:before="40" w:after="0"/>
      <w:outlineLvl w:val="2"/>
    </w:pPr>
    <w:rPr>
      <w:rFonts w:asciiTheme="majorHAnsi" w:eastAsiaTheme="majorEastAsia" w:hAnsiTheme="majorHAnsi" w:cstheme="majorBidi"/>
      <w:color w:val="005571"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230E2"/>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4230E2"/>
    <w:rPr>
      <w:rFonts w:ascii="Lucida Grande" w:hAnsi="Lucida Grande" w:cs="Lucida Grande"/>
      <w:sz w:val="18"/>
      <w:szCs w:val="18"/>
    </w:rPr>
  </w:style>
  <w:style w:type="paragraph" w:customStyle="1" w:styleId="Headline">
    <w:name w:val="Headline"/>
    <w:uiPriority w:val="99"/>
    <w:rsid w:val="00A16AD4"/>
    <w:pPr>
      <w:widowControl w:val="0"/>
      <w:suppressAutoHyphens/>
      <w:autoSpaceDE w:val="0"/>
      <w:autoSpaceDN w:val="0"/>
      <w:adjustRightInd w:val="0"/>
      <w:spacing w:line="288" w:lineRule="auto"/>
      <w:textAlignment w:val="center"/>
    </w:pPr>
    <w:rPr>
      <w:rFonts w:ascii="FedraSansStd-Book" w:hAnsi="FedraSansStd-Book" w:cs="FedraSans-NormalTF"/>
      <w:color w:val="002345" w:themeColor="text2"/>
      <w:sz w:val="48"/>
      <w:szCs w:val="48"/>
    </w:rPr>
  </w:style>
  <w:style w:type="paragraph" w:customStyle="1" w:styleId="BodySubhead">
    <w:name w:val="Body Subhead"/>
    <w:basedOn w:val="Body"/>
    <w:next w:val="Body"/>
    <w:autoRedefine/>
    <w:qFormat/>
    <w:rsid w:val="0061622C"/>
    <w:pPr>
      <w:spacing w:before="240" w:after="100" w:line="298" w:lineRule="auto"/>
    </w:pPr>
    <w:rPr>
      <w:rFonts w:ascii="FedraSansStd-Book" w:hAnsi="FedraSansStd-Book"/>
      <w:caps/>
      <w:color w:val="00ADE3" w:themeColor="accent1"/>
      <w:sz w:val="20"/>
    </w:rPr>
  </w:style>
  <w:style w:type="paragraph" w:customStyle="1" w:styleId="SidebarHeading">
    <w:name w:val="Sidebar Heading"/>
    <w:basedOn w:val="SidebarBody"/>
    <w:qFormat/>
    <w:rsid w:val="00EB5131"/>
    <w:pPr>
      <w:spacing w:line="288" w:lineRule="auto"/>
    </w:pPr>
    <w:rPr>
      <w:rFonts w:ascii="Fedra Sans Std Bold" w:hAnsi="Fedra Sans Std Bold"/>
      <w:sz w:val="20"/>
      <w:szCs w:val="22"/>
    </w:rPr>
  </w:style>
  <w:style w:type="paragraph" w:customStyle="1" w:styleId="Body">
    <w:name w:val="Body"/>
    <w:basedOn w:val="Normal"/>
    <w:uiPriority w:val="99"/>
    <w:rsid w:val="00DF791B"/>
  </w:style>
  <w:style w:type="paragraph" w:customStyle="1" w:styleId="QuoteCallout">
    <w:name w:val="Quote Callout"/>
    <w:basedOn w:val="SidebarBody"/>
    <w:qFormat/>
    <w:rsid w:val="00510EEA"/>
    <w:pPr>
      <w:spacing w:line="348" w:lineRule="auto"/>
      <w:ind w:left="144" w:hanging="144"/>
    </w:pPr>
    <w:rPr>
      <w:rFonts w:ascii="Sabon LT Std" w:hAnsi="Sabon LT Std"/>
      <w:sz w:val="21"/>
    </w:rPr>
  </w:style>
  <w:style w:type="paragraph" w:customStyle="1" w:styleId="QuoteAttribution">
    <w:name w:val="Quote Attribution"/>
    <w:basedOn w:val="QuoteCallout"/>
    <w:qFormat/>
    <w:rsid w:val="00510EEA"/>
    <w:pPr>
      <w:spacing w:after="0" w:line="300" w:lineRule="auto"/>
      <w:contextualSpacing/>
      <w:jc w:val="right"/>
    </w:pPr>
    <w:rPr>
      <w:rFonts w:ascii="Fedra Sans Std Bold" w:hAnsi="Fedra Sans Std Bold"/>
      <w:caps/>
      <w:sz w:val="16"/>
    </w:rPr>
  </w:style>
  <w:style w:type="table" w:styleId="TableGrid">
    <w:name w:val="Table Grid"/>
    <w:basedOn w:val="TableNormal"/>
    <w:uiPriority w:val="59"/>
    <w:rsid w:val="00A04E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graphicDetail">
    <w:name w:val="Infographic Detail"/>
    <w:basedOn w:val="Normal"/>
    <w:qFormat/>
    <w:rsid w:val="002A4BF6"/>
    <w:pPr>
      <w:spacing w:after="0" w:line="300" w:lineRule="auto"/>
      <w:contextualSpacing/>
    </w:pPr>
    <w:rPr>
      <w:rFonts w:ascii="FedraSansStd-Book" w:hAnsi="FedraSansStd-Book"/>
      <w:color w:val="002345" w:themeColor="text2"/>
      <w:sz w:val="17"/>
      <w:szCs w:val="17"/>
    </w:rPr>
  </w:style>
  <w:style w:type="paragraph" w:customStyle="1" w:styleId="InfographicNumber">
    <w:name w:val="Infographic Number"/>
    <w:basedOn w:val="Normal"/>
    <w:qFormat/>
    <w:rsid w:val="00E82314"/>
    <w:pPr>
      <w:jc w:val="right"/>
    </w:pPr>
    <w:rPr>
      <w:rFonts w:ascii="Fedra Sans Std Bold" w:hAnsi="Fedra Sans Std Bold"/>
      <w:color w:val="002345" w:themeColor="text2"/>
      <w:sz w:val="48"/>
      <w:szCs w:val="48"/>
    </w:rPr>
  </w:style>
  <w:style w:type="paragraph" w:customStyle="1" w:styleId="IntroductionText">
    <w:name w:val="Introduction Text"/>
    <w:basedOn w:val="Body"/>
    <w:qFormat/>
    <w:rsid w:val="00DF791B"/>
    <w:pPr>
      <w:spacing w:after="280" w:line="319" w:lineRule="auto"/>
    </w:pPr>
    <w:rPr>
      <w:rFonts w:ascii="Sabon LT Std" w:hAnsi="Sabon LT Std"/>
      <w:sz w:val="24"/>
    </w:rPr>
  </w:style>
  <w:style w:type="paragraph" w:styleId="Caption">
    <w:name w:val="caption"/>
    <w:basedOn w:val="Normal"/>
    <w:next w:val="Normal"/>
    <w:uiPriority w:val="35"/>
    <w:unhideWhenUsed/>
    <w:qFormat/>
    <w:rsid w:val="00A95E01"/>
    <w:pPr>
      <w:spacing w:before="140" w:line="341" w:lineRule="auto"/>
    </w:pPr>
    <w:rPr>
      <w:iCs/>
      <w:sz w:val="14"/>
      <w:szCs w:val="18"/>
    </w:rPr>
  </w:style>
  <w:style w:type="paragraph" w:customStyle="1" w:styleId="TableText">
    <w:name w:val="Table Text"/>
    <w:basedOn w:val="Normal"/>
    <w:qFormat/>
    <w:rsid w:val="009A786A"/>
    <w:pPr>
      <w:autoSpaceDE w:val="0"/>
      <w:autoSpaceDN w:val="0"/>
      <w:spacing w:before="187" w:after="0" w:line="240" w:lineRule="auto"/>
      <w:ind w:left="80"/>
    </w:pPr>
    <w:rPr>
      <w:rFonts w:ascii="FedraSansStd-Book" w:eastAsia="FedraSansStd-Book" w:hAnsi="FedraSansStd-Book" w:cs="FedraSansStd-Book"/>
      <w:spacing w:val="-2"/>
      <w:sz w:val="16"/>
      <w:szCs w:val="22"/>
      <w:lang w:val="ca-ES"/>
    </w:rPr>
  </w:style>
  <w:style w:type="character" w:customStyle="1" w:styleId="Heading2Char">
    <w:name w:val="Heading 2 Char"/>
    <w:basedOn w:val="DefaultParagraphFont"/>
    <w:link w:val="Heading2"/>
    <w:uiPriority w:val="9"/>
    <w:rsid w:val="00A95E01"/>
    <w:rPr>
      <w:rFonts w:ascii="Fedra Sans Std Bold" w:hAnsi="Fedra Sans Std Bold" w:cs="FedraSans-Book"/>
      <w:color w:val="002345" w:themeColor="text2"/>
      <w:sz w:val="18"/>
      <w:szCs w:val="18"/>
    </w:rPr>
  </w:style>
  <w:style w:type="character" w:styleId="CommentReference">
    <w:name w:val="annotation reference"/>
    <w:basedOn w:val="DefaultParagraphFont"/>
    <w:uiPriority w:val="99"/>
    <w:semiHidden/>
    <w:unhideWhenUsed/>
    <w:rsid w:val="006D572D"/>
    <w:rPr>
      <w:sz w:val="18"/>
      <w:szCs w:val="18"/>
    </w:rPr>
  </w:style>
  <w:style w:type="paragraph" w:styleId="CommentText">
    <w:name w:val="annotation text"/>
    <w:basedOn w:val="Normal"/>
    <w:link w:val="CommentTextChar"/>
    <w:uiPriority w:val="99"/>
    <w:semiHidden/>
    <w:unhideWhenUsed/>
    <w:rsid w:val="006D572D"/>
  </w:style>
  <w:style w:type="character" w:customStyle="1" w:styleId="CommentTextChar">
    <w:name w:val="Comment Text Char"/>
    <w:basedOn w:val="DefaultParagraphFont"/>
    <w:link w:val="CommentText"/>
    <w:uiPriority w:val="99"/>
    <w:semiHidden/>
    <w:rsid w:val="006D572D"/>
  </w:style>
  <w:style w:type="paragraph" w:styleId="CommentSubject">
    <w:name w:val="annotation subject"/>
    <w:basedOn w:val="CommentText"/>
    <w:next w:val="CommentText"/>
    <w:link w:val="CommentSubjectChar"/>
    <w:uiPriority w:val="99"/>
    <w:semiHidden/>
    <w:unhideWhenUsed/>
    <w:rsid w:val="006D572D"/>
    <w:rPr>
      <w:b/>
      <w:bCs/>
      <w:sz w:val="20"/>
      <w:szCs w:val="20"/>
    </w:rPr>
  </w:style>
  <w:style w:type="character" w:customStyle="1" w:styleId="CommentSubjectChar">
    <w:name w:val="Comment Subject Char"/>
    <w:basedOn w:val="CommentTextChar"/>
    <w:link w:val="CommentSubject"/>
    <w:uiPriority w:val="99"/>
    <w:semiHidden/>
    <w:rsid w:val="006D572D"/>
    <w:rPr>
      <w:b/>
      <w:bCs/>
      <w:sz w:val="20"/>
      <w:szCs w:val="20"/>
    </w:rPr>
  </w:style>
  <w:style w:type="paragraph" w:customStyle="1" w:styleId="CalltoAction">
    <w:name w:val="Call to Action"/>
    <w:basedOn w:val="Body"/>
    <w:qFormat/>
    <w:rsid w:val="00A95E01"/>
    <w:rPr>
      <w:rFonts w:ascii="Fedra Sans Std Bold" w:hAnsi="Fedra Sans Std Bold"/>
      <w:color w:val="002345" w:themeColor="text2"/>
    </w:rPr>
  </w:style>
  <w:style w:type="table" w:customStyle="1" w:styleId="Style1">
    <w:name w:val="Style1"/>
    <w:basedOn w:val="TableNormal"/>
    <w:uiPriority w:val="99"/>
    <w:rsid w:val="00F41715"/>
    <w:tblPr/>
  </w:style>
  <w:style w:type="paragraph" w:styleId="ListParagraph">
    <w:name w:val="List Paragraph"/>
    <w:basedOn w:val="Normal"/>
    <w:uiPriority w:val="34"/>
    <w:qFormat/>
    <w:rsid w:val="00DF791B"/>
    <w:pPr>
      <w:ind w:left="720"/>
      <w:contextualSpacing/>
    </w:pPr>
  </w:style>
  <w:style w:type="paragraph" w:customStyle="1" w:styleId="FigureTitle">
    <w:name w:val="Figure Title"/>
    <w:qFormat/>
    <w:rsid w:val="008050C4"/>
    <w:pPr>
      <w:pBdr>
        <w:bottom w:val="single" w:sz="4" w:space="1" w:color="auto"/>
      </w:pBdr>
      <w:spacing w:before="280" w:after="140"/>
    </w:pPr>
    <w:rPr>
      <w:rFonts w:ascii="Fedra Sans Std Bold" w:eastAsiaTheme="majorEastAsia" w:hAnsi="Fedra Sans Std Bold" w:cstheme="majorBidi"/>
      <w:caps/>
      <w:color w:val="404040" w:themeColor="text1" w:themeTint="BF"/>
      <w:spacing w:val="-2"/>
      <w:sz w:val="20"/>
      <w:szCs w:val="20"/>
    </w:rPr>
  </w:style>
  <w:style w:type="paragraph" w:customStyle="1" w:styleId="ContactInformation">
    <w:name w:val="Contact Information"/>
    <w:basedOn w:val="InfographicDetail"/>
    <w:qFormat/>
    <w:rsid w:val="007E5CDE"/>
    <w:rPr>
      <w:noProof/>
      <w:sz w:val="18"/>
    </w:rPr>
  </w:style>
  <w:style w:type="character" w:customStyle="1" w:styleId="Heading1Char">
    <w:name w:val="Heading 1 Char"/>
    <w:basedOn w:val="DefaultParagraphFont"/>
    <w:link w:val="Heading1"/>
    <w:uiPriority w:val="9"/>
    <w:rsid w:val="00A95E01"/>
    <w:rPr>
      <w:rFonts w:ascii="FedraSansStd-Book" w:hAnsi="FedraSansStd-Book"/>
      <w:caps/>
      <w:color w:val="00ADE3" w:themeColor="accent1"/>
      <w:sz w:val="20"/>
    </w:rPr>
  </w:style>
  <w:style w:type="paragraph" w:customStyle="1" w:styleId="Subheadline">
    <w:name w:val="Subheadline"/>
    <w:basedOn w:val="Normal"/>
    <w:qFormat/>
    <w:rsid w:val="00A16AD4"/>
    <w:pPr>
      <w:autoSpaceDE w:val="0"/>
      <w:autoSpaceDN w:val="0"/>
      <w:adjustRightInd w:val="0"/>
      <w:spacing w:line="336" w:lineRule="auto"/>
      <w:textAlignment w:val="center"/>
    </w:pPr>
    <w:rPr>
      <w:rFonts w:ascii="FedraSansStd-Book" w:hAnsi="FedraSansStd-Book" w:cs="Frutiger-Bold"/>
      <w:color w:val="00ADE3" w:themeColor="accent1"/>
      <w:sz w:val="28"/>
      <w:szCs w:val="28"/>
    </w:rPr>
  </w:style>
  <w:style w:type="paragraph" w:customStyle="1" w:styleId="SidebarBody">
    <w:name w:val="Sidebar Body"/>
    <w:basedOn w:val="Normal"/>
    <w:qFormat/>
    <w:rsid w:val="00A16AD4"/>
    <w:pPr>
      <w:autoSpaceDE w:val="0"/>
      <w:autoSpaceDN w:val="0"/>
      <w:adjustRightInd w:val="0"/>
      <w:textAlignment w:val="center"/>
    </w:pPr>
    <w:rPr>
      <w:rFonts w:ascii="FedraSansStd-Book" w:hAnsi="FedraSansStd-Book" w:cs="FedraSans-Book"/>
      <w:color w:val="002345" w:themeColor="text2"/>
      <w:szCs w:val="16"/>
    </w:rPr>
  </w:style>
  <w:style w:type="character" w:customStyle="1" w:styleId="Heading3Char">
    <w:name w:val="Heading 3 Char"/>
    <w:basedOn w:val="DefaultParagraphFont"/>
    <w:link w:val="Heading3"/>
    <w:uiPriority w:val="9"/>
    <w:semiHidden/>
    <w:rsid w:val="002A4BF6"/>
    <w:rPr>
      <w:rFonts w:asciiTheme="majorHAnsi" w:eastAsiaTheme="majorEastAsia" w:hAnsiTheme="majorHAnsi" w:cstheme="majorBidi"/>
      <w:color w:val="005571"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hyperlink" Target="mailto:xxxx@ifc.org" TargetMode="Externa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hyperlink" Target="mailto:xxxx@ifc.org"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hyperlink" Target="mailto:xxxx@ifc.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jpeg"/><Relationship Id="rId32" Type="http://schemas.openxmlformats.org/officeDocument/2006/relationships/hyperlink" Target="mailto:xxxx@ifc.org"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mailto:xxxx@ifc.org"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xxxx@ifc.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png"/><Relationship Id="rId27" Type="http://schemas.openxmlformats.org/officeDocument/2006/relationships/hyperlink" Target="mailto:xxxx@ifc.org" TargetMode="External"/><Relationship Id="rId30" Type="http://schemas.openxmlformats.org/officeDocument/2006/relationships/hyperlink" Target="mailto:xxxx@ifc.org"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tdirection/Desktop/IFC%20Templates%20Final/Brochure/Brochure-A4.dotx" TargetMode="External"/></Relationships>
</file>

<file path=word/theme/theme1.xml><?xml version="1.0" encoding="utf-8"?>
<a:theme xmlns:a="http://schemas.openxmlformats.org/drawingml/2006/main" name="IFC_Brand">
  <a:themeElements>
    <a:clrScheme name="Custom 27">
      <a:dk1>
        <a:srgbClr val="000000"/>
      </a:dk1>
      <a:lt1>
        <a:srgbClr val="FFFFFF"/>
      </a:lt1>
      <a:dk2>
        <a:srgbClr val="002345"/>
      </a:dk2>
      <a:lt2>
        <a:srgbClr val="BFCED6"/>
      </a:lt2>
      <a:accent1>
        <a:srgbClr val="00ADE3"/>
      </a:accent1>
      <a:accent2>
        <a:srgbClr val="4C868E"/>
      </a:accent2>
      <a:accent3>
        <a:srgbClr val="789D49"/>
      </a:accent3>
      <a:accent4>
        <a:srgbClr val="006C5B"/>
      </a:accent4>
      <a:accent5>
        <a:srgbClr val="485CC7"/>
      </a:accent5>
      <a:accent6>
        <a:srgbClr val="440099"/>
      </a:accent6>
      <a:hlink>
        <a:srgbClr val="440099"/>
      </a:hlink>
      <a:folHlink>
        <a:srgbClr val="485CC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noFill/>
        <a:ln w="9525" cap="flat" cmpd="sng" algn="ctr">
          <a:noFill/>
          <a:prstDash val="solid"/>
          <a:round/>
          <a:headEnd type="none" w="med" len="med"/>
          <a:tailEnd type="none" w="med" len="med"/>
        </a:ln>
        <a:effectLst/>
      </a:spPr>
      <a:bodyPr vert="horz" wrap="square" lIns="91440" tIns="45720" rIns="91440" bIns="45720" numCol="1" anchor="t" anchorCtr="0" compatLnSpc="1">
        <a:prstTxWarp prst="textNoShape">
          <a:avLst/>
        </a:prstTxWarp>
      </a:bodyPr>
      <a:lstStyle>
        <a:defPPr marL="115888" marR="0" indent="-115888" algn="l" defTabSz="914400" rtl="0" eaLnBrk="1" fontAlgn="base" latinLnBrk="0" hangingPunct="1">
          <a:lnSpc>
            <a:spcPct val="100000"/>
          </a:lnSpc>
          <a:spcBef>
            <a:spcPct val="50000"/>
          </a:spcBef>
          <a:spcAft>
            <a:spcPct val="0"/>
          </a:spcAft>
          <a:buClrTx/>
          <a:buSzTx/>
          <a:buFontTx/>
          <a:buChar char="•"/>
          <a:tabLst/>
          <a:defRPr kumimoji="0" lang="en-US" sz="1300" b="0" i="0" u="none" strike="noStrike" cap="none" normalizeH="0" baseline="0" smtClean="0">
            <a:ln>
              <a:noFill/>
            </a:ln>
            <a:solidFill>
              <a:schemeClr val="tx1"/>
            </a:solidFill>
            <a:effectLst/>
            <a:latin typeface="Trebuchet MS" pitchFamily="34" charset="0"/>
            <a:cs typeface="Times New Roman" pitchFamily="18" charset="0"/>
          </a:defRPr>
        </a:defPPr>
      </a:lstStyle>
    </a:spDef>
    <a:lnDef>
      <a:spPr bwMode="auto">
        <a:xfrm>
          <a:off x="0" y="0"/>
          <a:ext cx="1" cy="1"/>
        </a:xfrm>
        <a:custGeom>
          <a:avLst/>
          <a:gdLst/>
          <a:ahLst/>
          <a:cxnLst/>
          <a:rect l="0" t="0" r="0" b="0"/>
          <a:pathLst/>
        </a:custGeom>
        <a:noFill/>
        <a:ln w="9525" cap="flat" cmpd="sng" algn="ctr">
          <a:noFill/>
          <a:prstDash val="solid"/>
          <a:round/>
          <a:headEnd type="none" w="med" len="med"/>
          <a:tailEnd type="none" w="med" len="med"/>
        </a:ln>
        <a:effectLst/>
      </a:spPr>
      <a:bodyPr vert="horz" wrap="square" lIns="91440" tIns="45720" rIns="91440" bIns="45720" numCol="1" anchor="t" anchorCtr="0" compatLnSpc="1">
        <a:prstTxWarp prst="textNoShape">
          <a:avLst/>
        </a:prstTxWarp>
      </a:bodyPr>
      <a:lstStyle>
        <a:defPPr marL="115888" marR="0" indent="-115888" algn="l" defTabSz="914400" rtl="0" eaLnBrk="1" fontAlgn="base" latinLnBrk="0" hangingPunct="1">
          <a:lnSpc>
            <a:spcPct val="100000"/>
          </a:lnSpc>
          <a:spcBef>
            <a:spcPct val="50000"/>
          </a:spcBef>
          <a:spcAft>
            <a:spcPct val="0"/>
          </a:spcAft>
          <a:buClrTx/>
          <a:buSzTx/>
          <a:buFontTx/>
          <a:buChar char="•"/>
          <a:tabLst/>
          <a:defRPr kumimoji="0" lang="en-US" sz="1300" b="0" i="0" u="none" strike="noStrike" cap="none" normalizeH="0" baseline="0" smtClean="0">
            <a:ln>
              <a:noFill/>
            </a:ln>
            <a:solidFill>
              <a:schemeClr val="tx1"/>
            </a:solidFill>
            <a:effectLst/>
            <a:latin typeface="Trebuchet MS" pitchFamily="34" charset="0"/>
            <a:cs typeface="Times New Roman" pitchFamily="18" charset="0"/>
          </a:defRPr>
        </a:defPPr>
      </a:lstStyle>
    </a:lnDef>
  </a:objectDefaults>
  <a:extraClrSchemeLst>
    <a:extraClrScheme>
      <a:clrScheme name="Default Design 1">
        <a:dk1>
          <a:srgbClr val="000000"/>
        </a:dk1>
        <a:lt1>
          <a:srgbClr val="FFFFFF"/>
        </a:lt1>
        <a:dk2>
          <a:srgbClr val="0000FF"/>
        </a:dk2>
        <a:lt2>
          <a:srgbClr val="FFFF00"/>
        </a:lt2>
        <a:accent1>
          <a:srgbClr val="FF9900"/>
        </a:accent1>
        <a:accent2>
          <a:srgbClr val="00FFFF"/>
        </a:accent2>
        <a:accent3>
          <a:srgbClr val="AAAAFF"/>
        </a:accent3>
        <a:accent4>
          <a:srgbClr val="DADADA"/>
        </a:accent4>
        <a:accent5>
          <a:srgbClr val="FFCAAA"/>
        </a:accent5>
        <a:accent6>
          <a:srgbClr val="00E7E7"/>
        </a:accent6>
        <a:hlink>
          <a:srgbClr val="FF0000"/>
        </a:hlink>
        <a:folHlink>
          <a:srgbClr val="969696"/>
        </a:folHlink>
      </a:clrScheme>
      <a:clrMap bg1="dk2" tx1="lt1" bg2="dk1" tx2="lt2" accent1="accent1" accent2="accent2" accent3="accent3" accent4="accent4" accent5="accent5" accent6="accent6" hlink="hlink" folHlink="folHlink"/>
    </a:extraClrScheme>
    <a:extraClrScheme>
      <a:clrScheme name="Default Design 2">
        <a:dk1>
          <a:srgbClr val="000000"/>
        </a:dk1>
        <a:lt1>
          <a:srgbClr val="FFFFFF"/>
        </a:lt1>
        <a:dk2>
          <a:srgbClr val="000000"/>
        </a:dk2>
        <a:lt2>
          <a:srgbClr val="808080"/>
        </a:lt2>
        <a:accent1>
          <a:srgbClr val="00CC99"/>
        </a:accent1>
        <a:accent2>
          <a:srgbClr val="3333CC"/>
        </a:accent2>
        <a:accent3>
          <a:srgbClr val="FFFFFF"/>
        </a:accent3>
        <a:accent4>
          <a:srgbClr val="000000"/>
        </a:accent4>
        <a:accent5>
          <a:srgbClr val="AAE2CA"/>
        </a:accent5>
        <a:accent6>
          <a:srgbClr val="2D2DB9"/>
        </a:accent6>
        <a:hlink>
          <a:srgbClr val="CCCCFF"/>
        </a:hlink>
        <a:folHlink>
          <a:srgbClr val="B2B2B2"/>
        </a:folHlink>
      </a:clrScheme>
      <a:clrMap bg1="lt1" tx1="dk1" bg2="lt2" tx2="dk2" accent1="accent1" accent2="accent2" accent3="accent3" accent4="accent4" accent5="accent5" accent6="accent6" hlink="hlink" folHlink="folHlink"/>
    </a:extraClrScheme>
    <a:extraClrScheme>
      <a:clrScheme name="Default Design 3">
        <a:dk1>
          <a:srgbClr val="000000"/>
        </a:dk1>
        <a:lt1>
          <a:srgbClr val="FFFFFF"/>
        </a:lt1>
        <a:dk2>
          <a:srgbClr val="000000"/>
        </a:dk2>
        <a:lt2>
          <a:srgbClr val="333333"/>
        </a:lt2>
        <a:accent1>
          <a:srgbClr val="DDDDDD"/>
        </a:accent1>
        <a:accent2>
          <a:srgbClr val="808080"/>
        </a:accent2>
        <a:accent3>
          <a:srgbClr val="FFFFFF"/>
        </a:accent3>
        <a:accent4>
          <a:srgbClr val="000000"/>
        </a:accent4>
        <a:accent5>
          <a:srgbClr val="EBEBEB"/>
        </a:accent5>
        <a:accent6>
          <a:srgbClr val="737373"/>
        </a:accent6>
        <a:hlink>
          <a:srgbClr val="4D4D4D"/>
        </a:hlink>
        <a:folHlink>
          <a:srgbClr val="EAEAEA"/>
        </a:folHlink>
      </a:clrScheme>
      <a:clrMap bg1="lt1" tx1="dk1" bg2="lt2" tx2="dk2" accent1="accent1" accent2="accent2" accent3="accent3" accent4="accent4" accent5="accent5" accent6="accent6" hlink="hlink" folHlink="folHlink"/>
    </a:extraClrScheme>
    <a:extraClrScheme>
      <a:clrScheme name="Default Design 4">
        <a:dk1>
          <a:srgbClr val="000000"/>
        </a:dk1>
        <a:lt1>
          <a:srgbClr val="FFFFCC"/>
        </a:lt1>
        <a:dk2>
          <a:srgbClr val="808000"/>
        </a:dk2>
        <a:lt2>
          <a:srgbClr val="666633"/>
        </a:lt2>
        <a:accent1>
          <a:srgbClr val="339933"/>
        </a:accent1>
        <a:accent2>
          <a:srgbClr val="800000"/>
        </a:accent2>
        <a:accent3>
          <a:srgbClr val="FFFFE2"/>
        </a:accent3>
        <a:accent4>
          <a:srgbClr val="000000"/>
        </a:accent4>
        <a:accent5>
          <a:srgbClr val="ADCAAD"/>
        </a:accent5>
        <a:accent6>
          <a:srgbClr val="730000"/>
        </a:accent6>
        <a:hlink>
          <a:srgbClr val="0033CC"/>
        </a:hlink>
        <a:folHlink>
          <a:srgbClr val="FFCC66"/>
        </a:folHlink>
      </a:clrScheme>
      <a:clrMap bg1="lt1" tx1="dk1" bg2="lt2" tx2="dk2" accent1="accent1" accent2="accent2" accent3="accent3" accent4="accent4" accent5="accent5" accent6="accent6" hlink="hlink" folHlink="folHlink"/>
    </a:extraClrScheme>
    <a:extraClrScheme>
      <a:clrScheme name="Default Design 5">
        <a:dk1>
          <a:srgbClr val="000000"/>
        </a:dk1>
        <a:lt1>
          <a:srgbClr val="FFFFFF"/>
        </a:lt1>
        <a:dk2>
          <a:srgbClr val="000000"/>
        </a:dk2>
        <a:lt2>
          <a:srgbClr val="808080"/>
        </a:lt2>
        <a:accent1>
          <a:srgbClr val="FFCC66"/>
        </a:accent1>
        <a:accent2>
          <a:srgbClr val="0000FF"/>
        </a:accent2>
        <a:accent3>
          <a:srgbClr val="FFFFFF"/>
        </a:accent3>
        <a:accent4>
          <a:srgbClr val="000000"/>
        </a:accent4>
        <a:accent5>
          <a:srgbClr val="FFE2B8"/>
        </a:accent5>
        <a:accent6>
          <a:srgbClr val="0000E7"/>
        </a:accent6>
        <a:hlink>
          <a:srgbClr val="CC00CC"/>
        </a:hlink>
        <a:folHlink>
          <a:srgbClr val="C0C0C0"/>
        </a:folHlink>
      </a:clrScheme>
      <a:clrMap bg1="lt1" tx1="dk1" bg2="lt2" tx2="dk2" accent1="accent1" accent2="accent2" accent3="accent3" accent4="accent4" accent5="accent5" accent6="accent6" hlink="hlink" folHlink="folHlink"/>
    </a:extraClrScheme>
    <a:extraClrScheme>
      <a:clrScheme name="Default Design 6">
        <a:dk1>
          <a:srgbClr val="000000"/>
        </a:dk1>
        <a:lt1>
          <a:srgbClr val="FFFFFF"/>
        </a:lt1>
        <a:dk2>
          <a:srgbClr val="000000"/>
        </a:dk2>
        <a:lt2>
          <a:srgbClr val="808080"/>
        </a:lt2>
        <a:accent1>
          <a:srgbClr val="C0C0C0"/>
        </a:accent1>
        <a:accent2>
          <a:srgbClr val="0066FF"/>
        </a:accent2>
        <a:accent3>
          <a:srgbClr val="FFFFFF"/>
        </a:accent3>
        <a:accent4>
          <a:srgbClr val="000000"/>
        </a:accent4>
        <a:accent5>
          <a:srgbClr val="DCDCDC"/>
        </a:accent5>
        <a:accent6>
          <a:srgbClr val="005CE7"/>
        </a:accent6>
        <a:hlink>
          <a:srgbClr val="FF0000"/>
        </a:hlink>
        <a:folHlink>
          <a:srgbClr val="009900"/>
        </a:folHlink>
      </a:clrScheme>
      <a:clrMap bg1="lt1" tx1="dk1" bg2="lt2" tx2="dk2" accent1="accent1" accent2="accent2" accent3="accent3" accent4="accent4" accent5="accent5" accent6="accent6" hlink="hlink" folHlink="folHlink"/>
    </a:extraClrScheme>
    <a:extraClrScheme>
      <a:clrScheme name="Default Design 7">
        <a:dk1>
          <a:srgbClr val="000000"/>
        </a:dk1>
        <a:lt1>
          <a:srgbClr val="FFFFFF"/>
        </a:lt1>
        <a:dk2>
          <a:srgbClr val="000000"/>
        </a:dk2>
        <a:lt2>
          <a:srgbClr val="808080"/>
        </a:lt2>
        <a:accent1>
          <a:srgbClr val="3399FF"/>
        </a:accent1>
        <a:accent2>
          <a:srgbClr val="99FFCC"/>
        </a:accent2>
        <a:accent3>
          <a:srgbClr val="FFFFFF"/>
        </a:accent3>
        <a:accent4>
          <a:srgbClr val="000000"/>
        </a:accent4>
        <a:accent5>
          <a:srgbClr val="ADCAFF"/>
        </a:accent5>
        <a:accent6>
          <a:srgbClr val="8AE7B9"/>
        </a:accent6>
        <a:hlink>
          <a:srgbClr val="CC00CC"/>
        </a:hlink>
        <a:folHlink>
          <a:srgbClr val="B2B2B2"/>
        </a:folHlink>
      </a:clrScheme>
      <a:clrMap bg1="lt1" tx1="dk1" bg2="lt2" tx2="dk2" accent1="accent1" accent2="accent2" accent3="accent3" accent4="accent4" accent5="accent5" accent6="accent6" hlink="hlink" folHlink="folHlink"/>
    </a:extraClrScheme>
  </a:extraClrSchemeLst>
  <a:extLst>
    <a:ext uri="{05A4C25C-085E-4340-85A3-A5531E510DB2}">
      <thm15:themeFamily xmlns:thm15="http://schemas.microsoft.com/office/thememl/2012/main" name="IFC_Brand" id="{06D8C92E-E6BE-3C44-A82A-F6871D752B1E}" vid="{EB892135-566B-2847-8493-E22DFF8E9B63}"/>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9BA56E76D2447B6B33114ABBEA9D5" ma:contentTypeVersion="18" ma:contentTypeDescription="Create a new document." ma:contentTypeScope="" ma:versionID="4c70a46e9d49e5461ff70f294d19543d">
  <xsd:schema xmlns:xsd="http://www.w3.org/2001/XMLSchema" xmlns:xs="http://www.w3.org/2001/XMLSchema" xmlns:p="http://schemas.microsoft.com/office/2006/metadata/properties" xmlns:ns3="f1e5155a-4de1-4edf-b0c6-53134e0e5e81" xmlns:ns4="5b55b796-daa0-475c-b335-bbbb10b30c8e" targetNamespace="http://schemas.microsoft.com/office/2006/metadata/properties" ma:root="true" ma:fieldsID="9cf06bd2d70093401b720569bd0e4521" ns3:_="" ns4:_="">
    <xsd:import namespace="f1e5155a-4de1-4edf-b0c6-53134e0e5e81"/>
    <xsd:import namespace="5b55b796-daa0-475c-b335-bbbb10b30c8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Location" minOccurs="0"/>
                <xsd:element ref="ns3:_activity" minOccurs="0"/>
                <xsd:element ref="ns3:MediaServiceObjectDetectorVersions" minOccurs="0"/>
                <xsd:element ref="ns3:MediaServiceSystemTag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e5155a-4de1-4edf-b0c6-53134e0e5e8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55b796-daa0-475c-b335-bbbb10b30c8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f1e5155a-4de1-4edf-b0c6-53134e0e5e8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08665C-1766-40B7-9B2D-29C4F148B3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e5155a-4de1-4edf-b0c6-53134e0e5e81"/>
    <ds:schemaRef ds:uri="5b55b796-daa0-475c-b335-bbbb10b30c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E23B7A-DF7C-5B40-90FB-1ED56518AA52}">
  <ds:schemaRefs>
    <ds:schemaRef ds:uri="http://schemas.openxmlformats.org/officeDocument/2006/bibliography"/>
  </ds:schemaRefs>
</ds:datastoreItem>
</file>

<file path=customXml/itemProps3.xml><?xml version="1.0" encoding="utf-8"?>
<ds:datastoreItem xmlns:ds="http://schemas.openxmlformats.org/officeDocument/2006/customXml" ds:itemID="{4C9DF682-A8DD-4FCE-A6B8-A2149F32224B}">
  <ds:schemaRefs>
    <ds:schemaRef ds:uri="http://schemas.microsoft.com/office/2006/metadata/properties"/>
    <ds:schemaRef ds:uri="http://schemas.microsoft.com/office/infopath/2007/PartnerControls"/>
    <ds:schemaRef ds:uri="f1e5155a-4de1-4edf-b0c6-53134e0e5e81"/>
  </ds:schemaRefs>
</ds:datastoreItem>
</file>

<file path=customXml/itemProps4.xml><?xml version="1.0" encoding="utf-8"?>
<ds:datastoreItem xmlns:ds="http://schemas.openxmlformats.org/officeDocument/2006/customXml" ds:itemID="{F180FBF8-835F-4553-8E02-289AF66DCD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Brochure-A4.dotx</Template>
  <TotalTime>2</TotalTime>
  <Pages>8</Pages>
  <Words>21</Words>
  <Characters>120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Corey McPherson Nash</Company>
  <LinksUpToDate>false</LinksUpToDate>
  <CharactersWithSpaces>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Alison Heasley</cp:lastModifiedBy>
  <cp:revision>1</cp:revision>
  <cp:lastPrinted>2017-05-16T14:41:00Z</cp:lastPrinted>
  <dcterms:created xsi:type="dcterms:W3CDTF">2024-06-04T22:48:00Z</dcterms:created>
  <dcterms:modified xsi:type="dcterms:W3CDTF">2024-06-04T22:50:00Z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0x01010098E9BA56E76D2447B6B33114ABBEA9D5</vt:lpwstr>
  </property>
</Properties>
</file>